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tbl>
      <w:tblPr>
        <w:tblW w:w="10331" w:type="dxa"/>
        <w:tblInd w:w="-630" w:type="dxa"/>
        <w:tblLook w:val="04A0"/>
      </w:tblPr>
      <w:tblGrid>
        <w:gridCol w:w="644"/>
        <w:gridCol w:w="9687"/>
      </w:tblGrid>
      <w:tr w:rsidTr="000D7773">
        <w:tblPrEx>
          <w:tblW w:w="10331" w:type="dxa"/>
          <w:tblInd w:w="-630" w:type="dxa"/>
          <w:tblLook w:val="04A0"/>
        </w:tblPrEx>
        <w:trPr>
          <w:trHeight w:val="53"/>
        </w:trPr>
        <w:tc>
          <w:tcPr>
            <w:tcW w:w="644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6C2782" w:rsidRPr="00595F32" w:rsidP="00A02F71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9687" w:type="dxa"/>
            <w:tcBorders>
              <w:bottom w:val="single" w:sz="12" w:space="0" w:color="auto"/>
            </w:tcBorders>
            <w:shd w:val="clear" w:color="auto" w:fill="E7E6E6"/>
          </w:tcPr>
          <w:p w:rsidR="006C2782" w:rsidRPr="00595F32" w:rsidP="00A02F71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 xml:space="preserve">Podatki vlagatelja  /  </w:t>
            </w:r>
            <w:r w:rsidRPr="00595F32" w:rsidR="000D016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Applicant's</w:t>
            </w:r>
            <w:r w:rsidRPr="00595F32" w:rsidR="000D016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595F32" w:rsidR="000D016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details</w:t>
            </w:r>
          </w:p>
        </w:tc>
      </w:tr>
      <w:tr w:rsidTr="000D7773">
        <w:tblPrEx>
          <w:tblW w:w="10331" w:type="dxa"/>
          <w:tblInd w:w="-630" w:type="dxa"/>
          <w:tblLook w:val="04A0"/>
        </w:tblPrEx>
        <w:tc>
          <w:tcPr>
            <w:tcW w:w="10331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</w:tcPr>
          <w:p w:rsidR="007318A2" w:rsidRPr="0017236A" w:rsidP="001F7B9E">
            <w:pPr>
              <w:spacing w:before="8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Priimek in ime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 vlagatelja</w:t>
            </w:r>
            <w:r w:rsidRPr="0017236A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Family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Given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Name</w:t>
            </w:r>
            <w:r w:rsidRPr="0017236A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7318A2" w:rsidRPr="003A1CAC" w:rsidP="001F7B9E">
            <w:pPr>
              <w:spacing w:before="80" w:after="12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0D7773">
        <w:tblPrEx>
          <w:tblW w:w="10331" w:type="dxa"/>
          <w:tblInd w:w="-630" w:type="dxa"/>
          <w:tblLook w:val="04A0"/>
        </w:tblPrEx>
        <w:tc>
          <w:tcPr>
            <w:tcW w:w="10331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087059" w:rsidRPr="0017236A" w:rsidP="001F7B9E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Datum</w:t>
            </w:r>
            <w:r w:rsidRPr="003A1CAC" w:rsidR="00F47B1B">
              <w:rPr>
                <w:rFonts w:ascii="Verdana" w:hAnsi="Verdana"/>
                <w:bCs/>
                <w:sz w:val="13"/>
                <w:szCs w:val="13"/>
              </w:rPr>
              <w:t xml:space="preserve"> in kraj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 rojstva</w:t>
            </w:r>
            <w:r w:rsidRPr="0017236A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17236A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Date </w:t>
            </w:r>
            <w:r w:rsid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place </w:t>
            </w:r>
            <w:r w:rsidRPr="0017236A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17236A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17236A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birth</w:t>
            </w:r>
            <w:r w:rsidRPr="0017236A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7318A2" w:rsidRPr="0017236A" w:rsidP="001F7B9E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31" w:type="dxa"/>
          <w:tblInd w:w="-630" w:type="dxa"/>
          <w:tblLook w:val="04A0"/>
        </w:tblPrEx>
        <w:tc>
          <w:tcPr>
            <w:tcW w:w="10331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4434C5" w:rsidRPr="004434C5" w:rsidP="001F7B9E">
            <w:pPr>
              <w:spacing w:before="8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Državljanstvo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Nationality</w:t>
            </w:r>
            <w:r w:rsidRPr="0017236A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F47B1B" w:rsidRPr="0017236A" w:rsidP="001F7B9E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31" w:type="dxa"/>
          <w:tblInd w:w="-630" w:type="dxa"/>
          <w:tblLook w:val="04A0"/>
        </w:tblPrEx>
        <w:tc>
          <w:tcPr>
            <w:tcW w:w="10331" w:type="dxa"/>
            <w:gridSpan w:val="2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6C2782" w:rsidRPr="0017236A" w:rsidP="001F7B9E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Stalno prebivališče</w:t>
            </w:r>
            <w:r w:rsidRPr="0017236A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17236A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Permanent</w:t>
            </w:r>
            <w:r w:rsidRPr="0017236A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17236A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address</w:t>
            </w:r>
            <w:r w:rsidRPr="0017236A">
              <w:rPr>
                <w:rFonts w:ascii="Verdana" w:hAnsi="Verdana"/>
                <w:bCs/>
                <w:i/>
                <w:sz w:val="13"/>
                <w:szCs w:val="13"/>
              </w:rPr>
              <w:t xml:space="preserve">: </w:t>
            </w:r>
          </w:p>
          <w:p w:rsidR="007318A2" w:rsidRPr="0017236A" w:rsidP="001F7B9E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31" w:type="dxa"/>
          <w:tblInd w:w="-630" w:type="dxa"/>
          <w:tblLook w:val="04A0"/>
        </w:tblPrEx>
        <w:tc>
          <w:tcPr>
            <w:tcW w:w="10331" w:type="dxa"/>
            <w:gridSpan w:val="2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F47B1B" w:rsidP="001F7B9E">
            <w:pPr>
              <w:spacing w:before="8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Telefonska številka in elektronska pošta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Telephone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number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e-mail</w:t>
            </w:r>
            <w:r w:rsidRPr="0017236A" w:rsidR="004434C5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F47B1B" w:rsidRPr="0017236A" w:rsidP="001F7B9E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31" w:type="dxa"/>
          <w:tblInd w:w="-630" w:type="dxa"/>
          <w:tblLook w:val="04A0"/>
        </w:tblPrEx>
        <w:tc>
          <w:tcPr>
            <w:tcW w:w="10331" w:type="dxa"/>
            <w:gridSpan w:val="2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6C2782" w:rsidRPr="0017236A" w:rsidP="001F7B9E">
            <w:pPr>
              <w:spacing w:before="8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Plačnik</w:t>
            </w:r>
            <w:r w:rsidRPr="0017236A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17236A" w:rsidR="00F03030">
              <w:rPr>
                <w:rFonts w:ascii="Verdana" w:hAnsi="Verdana"/>
                <w:bCs/>
                <w:i/>
                <w:sz w:val="13"/>
                <w:szCs w:val="13"/>
              </w:rPr>
              <w:t xml:space="preserve">/ </w:t>
            </w:r>
            <w:r w:rsid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Payer</w:t>
            </w:r>
            <w:r w:rsid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costs</w:t>
            </w:r>
            <w:r w:rsidRPr="0017236A" w:rsidR="004434C5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906AEC" w:rsidRPr="0017236A" w:rsidP="001F7B9E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sdt>
              <w:sdtPr>
                <w:rPr>
                  <w:rFonts w:ascii="Verdana" w:hAnsi="Verdana"/>
                  <w:bCs/>
                  <w:i/>
                  <w:sz w:val="13"/>
                  <w:szCs w:val="13"/>
                </w:rPr>
                <w:id w:val="692070584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17236A" w:rsidR="00F03030">
                  <w:rPr>
                    <w:rFonts w:ascii="MS Gothic" w:eastAsia="MS Gothic" w:hAnsi="Verdana"/>
                    <w:bCs/>
                    <w:i/>
                    <w:sz w:val="13"/>
                    <w:szCs w:val="13"/>
                  </w:rPr>
                  <w:t>☐</w:t>
                </w:r>
              </w:sdtContent>
            </w:sdt>
            <w:r w:rsidRPr="0017236A" w:rsidR="00F03030">
              <w:rPr>
                <w:rFonts w:ascii="Verdana" w:hAnsi="Verdana"/>
                <w:bCs/>
                <w:i/>
                <w:sz w:val="13"/>
                <w:szCs w:val="13"/>
              </w:rPr>
              <w:t xml:space="preserve">  </w:t>
            </w:r>
            <w:r w:rsidRPr="003A1CAC" w:rsidR="00F03030">
              <w:rPr>
                <w:rFonts w:ascii="Verdana" w:hAnsi="Verdana"/>
                <w:bCs/>
                <w:sz w:val="13"/>
                <w:szCs w:val="13"/>
              </w:rPr>
              <w:t>vlagatelj</w:t>
            </w:r>
            <w:r w:rsidRPr="0017236A" w:rsidR="00F03030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17236A" w:rsidR="00F0303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applicant</w:t>
            </w:r>
            <w:r w:rsidRPr="0017236A" w:rsidR="00F0303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ab/>
            </w:r>
            <w:sdt>
              <w:sdtPr>
                <w:rPr>
                  <w:rFonts w:ascii="Verdana" w:hAnsi="Verdana"/>
                  <w:bCs/>
                  <w:i/>
                  <w:color w:val="000000"/>
                  <w:sz w:val="13"/>
                  <w:szCs w:val="13"/>
                  <w14:textFill>
                    <w14:solidFill>
                      <w14:srgbClr w14:val="000000">
                        <w14:lumMod w14:val="50000"/>
                      </w14:srgbClr>
                    </w14:solidFill>
                  </w14:textFill>
                </w:rPr>
                <w:id w:val="2082078692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17236A" w:rsidR="00F03030">
                  <w:rPr>
                    <w:rFonts w:ascii="MS Gothic" w:eastAsia="MS Gothic" w:hAnsi="Verdana"/>
                    <w:bCs/>
                    <w:i/>
                    <w:color w:val="000000"/>
                    <w:sz w:val="13"/>
                    <w:szCs w:val="13"/>
                    <w14:textFill>
                      <w14:solidFill>
                        <w14:srgbClr w14:val="000000">
                          <w14:lumMod w14:val="50000"/>
                        </w14:srgbClr>
                      </w14:solidFill>
                    </w14:textFill>
                  </w:rPr>
                  <w:t>☐</w:t>
                </w:r>
              </w:sdtContent>
            </w:sdt>
            <w:r w:rsidRPr="0017236A" w:rsidR="00F03030">
              <w:rPr>
                <w:rFonts w:ascii="Verdana" w:hAnsi="Verdana"/>
                <w:bCs/>
                <w:i/>
                <w:color w:val="000000"/>
                <w:sz w:val="13"/>
                <w:szCs w:val="13"/>
                <w14:textFill>
                  <w14:solidFill>
                    <w14:srgbClr w14:val="000000">
                      <w14:lumMod w14:val="50000"/>
                    </w14:srgbClr>
                  </w14:solidFill>
                </w14:textFill>
              </w:rPr>
              <w:t xml:space="preserve">  </w:t>
            </w:r>
            <w:r w:rsidRPr="003A1CAC" w:rsidR="00F03030">
              <w:rPr>
                <w:rFonts w:ascii="Verdana" w:hAnsi="Verdana"/>
                <w:bCs/>
                <w:color w:val="000000"/>
                <w:sz w:val="13"/>
                <w:szCs w:val="13"/>
                <w14:textFill>
                  <w14:solidFill>
                    <w14:srgbClr w14:val="000000">
                      <w14:lumMod w14:val="50000"/>
                    </w14:srgbClr>
                  </w14:solidFill>
                </w14:textFill>
              </w:rPr>
              <w:t>Ostalo (navedi)</w:t>
            </w:r>
            <w:r w:rsidRPr="0017236A" w:rsidR="00F03030">
              <w:rPr>
                <w:rFonts w:ascii="Verdana" w:hAnsi="Verdana"/>
                <w:bCs/>
                <w:i/>
                <w:color w:val="000000"/>
                <w:sz w:val="13"/>
                <w:szCs w:val="13"/>
                <w14:textFill>
                  <w14:solidFill>
                    <w14:srgbClr w14:val="000000">
                      <w14:lumMod w14:val="50000"/>
                    </w14:srgbClr>
                  </w14:solidFill>
                </w14:textFill>
              </w:rPr>
              <w:t xml:space="preserve"> / </w:t>
            </w:r>
            <w:r w:rsidRPr="0017236A" w:rsidR="00F0303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Other</w:t>
            </w:r>
            <w:r w:rsidRPr="0017236A" w:rsidR="00F0303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</w:t>
            </w:r>
            <w:r w:rsidRPr="0017236A" w:rsidR="00F0303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fill</w:t>
            </w:r>
            <w:r w:rsidRPr="0017236A" w:rsidR="00F03030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in)</w:t>
            </w:r>
            <w:r w:rsidRPr="0017236A" w:rsidR="00F03030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</w:tc>
      </w:tr>
      <w:tr w:rsidTr="000D7773">
        <w:tblPrEx>
          <w:tblW w:w="10331" w:type="dxa"/>
          <w:tblInd w:w="-630" w:type="dxa"/>
          <w:tblLook w:val="04A0"/>
        </w:tblPrEx>
        <w:tc>
          <w:tcPr>
            <w:tcW w:w="10331" w:type="dxa"/>
            <w:gridSpan w:val="2"/>
            <w:tcBorders>
              <w:top w:val="dotted" w:sz="4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6C2782" w:rsidRPr="0017236A" w:rsidP="001F7B9E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Podpis</w:t>
            </w:r>
            <w:r w:rsidRPr="0017236A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17236A" w:rsidR="00EE2289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Signature</w:t>
            </w:r>
            <w:r w:rsidRPr="0017236A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7318A2" w:rsidRPr="0017236A" w:rsidP="001F7B9E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</w:tbl>
    <w:p w:rsidR="006C2782" w:rsidRPr="00F47B1B">
      <w:pPr>
        <w:rPr>
          <w:rFonts w:ascii="Verdana" w:hAnsi="Verdana"/>
          <w:b/>
          <w:bCs/>
          <w:sz w:val="10"/>
        </w:rPr>
      </w:pPr>
    </w:p>
    <w:tbl>
      <w:tblPr>
        <w:tblW w:w="10401" w:type="dxa"/>
        <w:tblInd w:w="-630" w:type="dxa"/>
        <w:tblLook w:val="04A0"/>
      </w:tblPr>
      <w:tblGrid>
        <w:gridCol w:w="630"/>
        <w:gridCol w:w="9701"/>
        <w:gridCol w:w="70"/>
      </w:tblGrid>
      <w:tr w:rsidTr="000D7773">
        <w:tblPrEx>
          <w:tblW w:w="10401" w:type="dxa"/>
          <w:tblInd w:w="-630" w:type="dxa"/>
          <w:tblLook w:val="04A0"/>
        </w:tblPrEx>
        <w:trPr>
          <w:trHeight w:val="53"/>
        </w:trPr>
        <w:tc>
          <w:tcPr>
            <w:tcW w:w="630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D86A8F" w:rsidRPr="00595F32" w:rsidP="00A02F71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9771" w:type="dxa"/>
            <w:gridSpan w:val="2"/>
            <w:tcBorders>
              <w:bottom w:val="single" w:sz="12" w:space="0" w:color="auto"/>
            </w:tcBorders>
            <w:shd w:val="clear" w:color="auto" w:fill="E7E6E6"/>
          </w:tcPr>
          <w:p w:rsidR="00D86A8F" w:rsidRPr="00595F32" w:rsidP="00A02F71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 xml:space="preserve">Vloga / 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Application</w:t>
            </w:r>
          </w:p>
        </w:tc>
      </w:tr>
      <w:tr w:rsidTr="000D7773">
        <w:tblPrEx>
          <w:tblW w:w="10401" w:type="dxa"/>
          <w:tblInd w:w="-630" w:type="dxa"/>
          <w:tblLook w:val="04A0"/>
        </w:tblPrEx>
        <w:trPr>
          <w:gridAfter w:val="1"/>
          <w:wAfter w:w="70" w:type="dxa"/>
          <w:trHeight w:val="591"/>
        </w:trPr>
        <w:tc>
          <w:tcPr>
            <w:tcW w:w="103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245CD5" w:rsidRPr="003A1CAC" w:rsidP="00B875A0">
            <w:pPr>
              <w:spacing w:before="80" w:after="60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S to vlogo vlagam zahtevo za izdajo licence športnega pilota </w:t>
            </w:r>
            <w:r w:rsidR="003A1CAC">
              <w:rPr>
                <w:rFonts w:ascii="Verdana" w:hAnsi="Verdana"/>
                <w:bCs/>
                <w:sz w:val="13"/>
                <w:szCs w:val="13"/>
              </w:rPr>
              <w:t>helikopterja (PPL(H))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 v skladu z delom FCL.</w:t>
            </w:r>
          </w:p>
          <w:p w:rsidR="00245CD5" w:rsidRPr="00E5685C" w:rsidP="003A1CAC">
            <w:pPr>
              <w:spacing w:before="80" w:after="60"/>
              <w:rPr>
                <w:rFonts w:ascii="Verdana" w:hAnsi="Verdana"/>
                <w:b/>
                <w:bCs/>
                <w:sz w:val="13"/>
                <w:szCs w:val="13"/>
              </w:rPr>
            </w:pP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I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am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applying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for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issue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 Part-FCL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Private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Pilot </w:t>
            </w:r>
            <w:r w:rsid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Licence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for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3A1CA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Helicopter</w:t>
            </w:r>
            <w:r w:rsidR="003A1CA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(PPL(H))</w:t>
            </w:r>
            <w:r w:rsid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.</w:t>
            </w:r>
          </w:p>
        </w:tc>
      </w:tr>
    </w:tbl>
    <w:p w:rsidR="00D86A8F" w:rsidRPr="00F47B1B">
      <w:pPr>
        <w:rPr>
          <w:rFonts w:ascii="Verdana" w:hAnsi="Verdana"/>
          <w:b/>
          <w:bCs/>
          <w:sz w:val="10"/>
        </w:rPr>
      </w:pPr>
    </w:p>
    <w:tbl>
      <w:tblPr>
        <w:tblW w:w="10317" w:type="dxa"/>
        <w:tblInd w:w="-616" w:type="dxa"/>
        <w:tblLook w:val="04A0"/>
      </w:tblPr>
      <w:tblGrid>
        <w:gridCol w:w="504"/>
        <w:gridCol w:w="112"/>
        <w:gridCol w:w="4536"/>
        <w:gridCol w:w="5165"/>
      </w:tblGrid>
      <w:tr w:rsidTr="000D7773">
        <w:tblPrEx>
          <w:tblW w:w="10317" w:type="dxa"/>
          <w:tblInd w:w="-616" w:type="dxa"/>
          <w:tblLook w:val="04A0"/>
        </w:tblPrEx>
        <w:trPr>
          <w:trHeight w:val="53"/>
        </w:trPr>
        <w:tc>
          <w:tcPr>
            <w:tcW w:w="616" w:type="dxa"/>
            <w:gridSpan w:val="2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6935EA" w:rsidRPr="00595F32" w:rsidP="00A02F71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9701" w:type="dxa"/>
            <w:gridSpan w:val="2"/>
            <w:tcBorders>
              <w:bottom w:val="single" w:sz="12" w:space="0" w:color="auto"/>
            </w:tcBorders>
            <w:shd w:val="clear" w:color="auto" w:fill="E7E6E6"/>
          </w:tcPr>
          <w:p w:rsidR="006935EA" w:rsidRPr="00595F32" w:rsidP="00A02F71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 xml:space="preserve">Izjava vlagatelja / 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Applicant’s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declaration</w:t>
            </w:r>
          </w:p>
        </w:tc>
      </w:tr>
      <w:tr w:rsidTr="000D7773">
        <w:tblPrEx>
          <w:tblW w:w="10317" w:type="dxa"/>
          <w:tblInd w:w="-616" w:type="dxa"/>
          <w:tblLook w:val="04A0"/>
        </w:tblPrEx>
        <w:tc>
          <w:tcPr>
            <w:tcW w:w="10317" w:type="dxa"/>
            <w:gridSpan w:val="4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000000"/>
            </w:tcBorders>
            <w:shd w:val="clear" w:color="auto" w:fill="auto"/>
          </w:tcPr>
          <w:p w:rsidR="00594284" w:rsidRPr="003A1CAC" w:rsidP="00594284">
            <w:pPr>
              <w:spacing w:before="80" w:after="60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S podpisom te izjave, izjavljam da:</w:t>
            </w:r>
          </w:p>
          <w:p w:rsidR="006935EA" w:rsidRPr="00E5685C" w:rsidP="00594284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By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signing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this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form, I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declare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that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</w:tr>
      <w:tr w:rsidTr="000D7773">
        <w:tblPrEx>
          <w:tblW w:w="10317" w:type="dxa"/>
          <w:tblInd w:w="-616" w:type="dxa"/>
          <w:tblLook w:val="04A0"/>
        </w:tblPrEx>
        <w:tc>
          <w:tcPr>
            <w:tcW w:w="504" w:type="dxa"/>
            <w:tcBorders>
              <w:top w:val="dotted" w:sz="4" w:space="0" w:color="auto"/>
              <w:left w:val="single" w:sz="12" w:space="0" w:color="auto"/>
              <w:bottom w:val="dotted" w:sz="4" w:space="0" w:color="000000"/>
            </w:tcBorders>
            <w:shd w:val="clear" w:color="auto" w:fill="auto"/>
            <w:vAlign w:val="center"/>
          </w:tcPr>
          <w:p w:rsidR="00315B95" w:rsidRPr="00C35813" w:rsidP="00315B95">
            <w:pPr>
              <w:spacing w:before="80" w:after="60"/>
              <w:jc w:val="center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  <w:r w:rsidRPr="00C35813">
              <w:rPr>
                <w:rFonts w:ascii="Verdana" w:hAnsi="Verdana"/>
                <w:b/>
                <w:bCs/>
                <w:i/>
                <w:sz w:val="14"/>
                <w:szCs w:val="14"/>
              </w:rPr>
              <w:t>-</w:t>
            </w:r>
          </w:p>
        </w:tc>
        <w:tc>
          <w:tcPr>
            <w:tcW w:w="9813" w:type="dxa"/>
            <w:gridSpan w:val="3"/>
            <w:tcBorders>
              <w:top w:val="dotted" w:sz="4" w:space="0" w:color="auto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315B95" w:rsidRPr="003A1CAC" w:rsidP="00BA4491">
            <w:pPr>
              <w:spacing w:before="8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so informacije, ki so navedene na vlogi resnične in pravilne. Seznanjen sem s posledicami nepravilnih in napačnih podatkov, kot so zavrnitev izdaje oziroma preklic ali omejitev licence, potrdila ali ratinga </w:t>
            </w:r>
          </w:p>
          <w:p w:rsidR="00315B95" w:rsidRPr="00E5685C" w:rsidP="00BA4491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information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given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in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this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form is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true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correct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to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best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my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knowledge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belief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. I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am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aware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consequences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providing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false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information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,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such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as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being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denied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license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,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certificate</w:t>
            </w:r>
            <w:r w:rsidRPr="0066298D" w:rsidR="00287B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287B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Pr="0066298D" w:rsidR="00287B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rating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having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it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revoked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cancelled</w:t>
            </w:r>
            <w:r w:rsidRPr="0066298D" w:rsidR="0055779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.</w:t>
            </w:r>
          </w:p>
        </w:tc>
      </w:tr>
      <w:tr w:rsidTr="000D7773">
        <w:tblPrEx>
          <w:tblW w:w="10317" w:type="dxa"/>
          <w:tblInd w:w="-616" w:type="dxa"/>
          <w:tblLook w:val="04A0"/>
        </w:tblPrEx>
        <w:tc>
          <w:tcPr>
            <w:tcW w:w="504" w:type="dxa"/>
            <w:tcBorders>
              <w:top w:val="dotted" w:sz="4" w:space="0" w:color="000000"/>
              <w:left w:val="single" w:sz="12" w:space="0" w:color="auto"/>
              <w:bottom w:val="dotted" w:sz="4" w:space="0" w:color="000000"/>
            </w:tcBorders>
            <w:shd w:val="clear" w:color="auto" w:fill="auto"/>
            <w:vAlign w:val="center"/>
          </w:tcPr>
          <w:p w:rsidR="00315B95" w:rsidRPr="00C35813" w:rsidP="00315B95">
            <w:pPr>
              <w:spacing w:before="80" w:after="60"/>
              <w:jc w:val="center"/>
              <w:rPr>
                <w:rFonts w:ascii="Verdana" w:hAnsi="Verdana"/>
                <w:bCs/>
                <w:i/>
                <w:sz w:val="14"/>
                <w:szCs w:val="14"/>
              </w:rPr>
            </w:pPr>
            <w:r w:rsidRPr="00C35813">
              <w:rPr>
                <w:rFonts w:ascii="Verdana" w:hAnsi="Verdana"/>
                <w:bCs/>
                <w:i/>
                <w:sz w:val="14"/>
                <w:szCs w:val="14"/>
              </w:rPr>
              <w:t>-</w:t>
            </w:r>
          </w:p>
        </w:tc>
        <w:tc>
          <w:tcPr>
            <w:tcW w:w="9813" w:type="dxa"/>
            <w:gridSpan w:val="3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287BCB" w:rsidRPr="003A1CAC" w:rsidP="00BA4491">
            <w:pPr>
              <w:spacing w:before="8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n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>isem imetnik licence del FCL, ki jo je izdala druga država članica Evropske unije oziroma EASA.</w:t>
            </w:r>
          </w:p>
          <w:p w:rsidR="00315B95" w:rsidRPr="00E5685C" w:rsidP="00BA4491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I do not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hold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 Part-FCL licence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issued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by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another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EASA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Member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State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.</w:t>
            </w:r>
          </w:p>
        </w:tc>
      </w:tr>
      <w:tr w:rsidTr="000D7773">
        <w:tblPrEx>
          <w:tblW w:w="10317" w:type="dxa"/>
          <w:tblInd w:w="-616" w:type="dxa"/>
          <w:tblLook w:val="04A0"/>
        </w:tblPrEx>
        <w:tc>
          <w:tcPr>
            <w:tcW w:w="504" w:type="dxa"/>
            <w:tcBorders>
              <w:top w:val="dotted" w:sz="4" w:space="0" w:color="000000"/>
              <w:left w:val="single" w:sz="12" w:space="0" w:color="auto"/>
              <w:bottom w:val="dotted" w:sz="4" w:space="0" w:color="000000"/>
            </w:tcBorders>
            <w:shd w:val="clear" w:color="auto" w:fill="auto"/>
            <w:vAlign w:val="center"/>
          </w:tcPr>
          <w:p w:rsidR="00315B95" w:rsidRPr="00C35813" w:rsidP="00315B95">
            <w:pPr>
              <w:spacing w:before="80" w:after="60"/>
              <w:jc w:val="center"/>
              <w:rPr>
                <w:rFonts w:ascii="Verdana" w:hAnsi="Verdana"/>
                <w:bCs/>
                <w:i/>
                <w:sz w:val="14"/>
                <w:szCs w:val="14"/>
              </w:rPr>
            </w:pPr>
            <w:r w:rsidRPr="00C35813">
              <w:rPr>
                <w:rFonts w:ascii="Verdana" w:hAnsi="Verdana"/>
                <w:bCs/>
                <w:i/>
                <w:sz w:val="14"/>
                <w:szCs w:val="14"/>
              </w:rPr>
              <w:t>-</w:t>
            </w:r>
          </w:p>
        </w:tc>
        <w:tc>
          <w:tcPr>
            <w:tcW w:w="9813" w:type="dxa"/>
            <w:gridSpan w:val="3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</w:tcPr>
          <w:p w:rsidR="00302211" w:rsidRPr="003A1CAC" w:rsidP="00BA4491">
            <w:pPr>
              <w:spacing w:before="8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n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>isem zaprosi</w:t>
            </w:r>
            <w:r w:rsidRPr="003A1CAC" w:rsidR="00C35813">
              <w:rPr>
                <w:rFonts w:ascii="Verdana" w:hAnsi="Verdana"/>
                <w:bCs/>
                <w:sz w:val="13"/>
                <w:szCs w:val="13"/>
              </w:rPr>
              <w:t>l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 za izdajo pilotske licence, potrdila ali ratinga v istem obsegu in za isto vrsto licence v drugi državi članici EASA.</w:t>
            </w:r>
          </w:p>
          <w:p w:rsidR="00315B95" w:rsidRPr="00E5685C" w:rsidP="00BA4491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I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have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not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applied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 pilot licence,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certificate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rating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with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same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scope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in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same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category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issued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in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another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EASA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Member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State</w:t>
            </w:r>
            <w:r w:rsidRPr="0066298D" w:rsidR="003022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.</w:t>
            </w:r>
          </w:p>
        </w:tc>
      </w:tr>
      <w:tr w:rsidTr="000D7773">
        <w:tblPrEx>
          <w:tblW w:w="10317" w:type="dxa"/>
          <w:tblInd w:w="-616" w:type="dxa"/>
          <w:tblLook w:val="04A0"/>
        </w:tblPrEx>
        <w:tc>
          <w:tcPr>
            <w:tcW w:w="504" w:type="dxa"/>
            <w:tcBorders>
              <w:top w:val="dotted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15B95" w:rsidRPr="00C35813" w:rsidP="00315B95">
            <w:pPr>
              <w:spacing w:before="80" w:after="60"/>
              <w:jc w:val="center"/>
              <w:rPr>
                <w:rFonts w:ascii="Verdana" w:hAnsi="Verdana"/>
                <w:bCs/>
                <w:i/>
                <w:sz w:val="14"/>
                <w:szCs w:val="14"/>
              </w:rPr>
            </w:pPr>
            <w:r w:rsidRPr="00C35813">
              <w:rPr>
                <w:rFonts w:ascii="Verdana" w:hAnsi="Verdana"/>
                <w:bCs/>
                <w:i/>
                <w:sz w:val="14"/>
                <w:szCs w:val="14"/>
              </w:rPr>
              <w:t>-</w:t>
            </w:r>
          </w:p>
        </w:tc>
        <w:tc>
          <w:tcPr>
            <w:tcW w:w="9813" w:type="dxa"/>
            <w:gridSpan w:val="3"/>
            <w:tcBorders>
              <w:top w:val="dotted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02211" w:rsidRPr="003A1CAC" w:rsidP="00BA4491">
            <w:pPr>
              <w:spacing w:before="8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nisem bil imetnik katere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>koli licence, potrdila ali ratinga v istem obsegu in za isto vrsto licence v drugi državi članici EASA, ki bi bila preklicana ali suspendirana v katerikoli drugi državi članici EASA.</w:t>
            </w:r>
          </w:p>
          <w:p w:rsidR="00315B95" w:rsidRPr="00E5685C" w:rsidP="00BA4491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I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have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never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possessed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any</w:t>
            </w:r>
            <w:r w:rsidRPr="0066298D" w:rsidR="003022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3022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personnel</w:t>
            </w:r>
            <w:r w:rsidRPr="0066298D" w:rsidR="003022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licence, </w:t>
            </w:r>
            <w:r w:rsidRPr="0066298D" w:rsidR="003022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certificate</w:t>
            </w:r>
            <w:r w:rsidRPr="0066298D" w:rsidR="003022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 w:rsidR="003022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rating,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with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same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scope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in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same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category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issued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in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another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EASA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Member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State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which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was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revoked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suspended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in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any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other</w:t>
            </w:r>
            <w:r w:rsidRPr="0066298D" w:rsidR="003022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EASA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Member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State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.</w:t>
            </w:r>
          </w:p>
        </w:tc>
      </w:tr>
      <w:tr w:rsidTr="000D7773">
        <w:tblPrEx>
          <w:tblW w:w="10317" w:type="dxa"/>
          <w:tblInd w:w="-616" w:type="dxa"/>
          <w:tblLook w:val="04A0"/>
        </w:tblPrEx>
        <w:tc>
          <w:tcPr>
            <w:tcW w:w="5152" w:type="dxa"/>
            <w:gridSpan w:val="3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bottom"/>
          </w:tcPr>
          <w:p w:rsidR="00E05E32" w:rsidP="00E05E32">
            <w:pPr>
              <w:spacing w:before="80"/>
              <w:rPr>
                <w:rFonts w:ascii="Verdana" w:hAnsi="Verdana"/>
                <w:bCs/>
                <w:sz w:val="13"/>
                <w:szCs w:val="13"/>
              </w:rPr>
            </w:pPr>
          </w:p>
          <w:p w:rsidR="009A19BF" w:rsidRPr="00E05E32" w:rsidP="00E05E32">
            <w:pPr>
              <w:spacing w:before="80"/>
              <w:rPr>
                <w:rFonts w:ascii="Verdana" w:hAnsi="Verdana"/>
                <w:bCs/>
                <w:sz w:val="13"/>
                <w:szCs w:val="13"/>
              </w:rPr>
            </w:pPr>
            <w:r w:rsidRPr="00E5685C">
              <w:rPr>
                <w:rFonts w:ascii="Verdana" w:hAnsi="Verdana"/>
                <w:bCs/>
                <w:sz w:val="13"/>
                <w:szCs w:val="13"/>
              </w:rPr>
              <w:t xml:space="preserve">Podpis / </w:t>
            </w:r>
            <w:r w:rsidR="00E05E32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Signat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ure</w:t>
            </w:r>
            <w:r w:rsidRPr="00E5685C">
              <w:rPr>
                <w:rFonts w:ascii="Verdana" w:hAnsi="Verdana"/>
                <w:bCs/>
                <w:sz w:val="13"/>
                <w:szCs w:val="13"/>
              </w:rPr>
              <w:t>: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12" w:space="0" w:color="FF0000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9A19BF" w:rsidRPr="00E5685C" w:rsidP="00E05E32">
            <w:pPr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E5685C">
              <w:rPr>
                <w:rFonts w:ascii="Verdana" w:hAnsi="Verdana"/>
                <w:bCs/>
                <w:i/>
                <w:sz w:val="13"/>
                <w:szCs w:val="13"/>
              </w:rPr>
              <w:t xml:space="preserve">Kraj in datum /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Place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date</w:t>
            </w:r>
            <w:r w:rsidRPr="00E5685C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</w:tc>
      </w:tr>
    </w:tbl>
    <w:p w:rsidR="00F03030" w:rsidRPr="00F47B1B">
      <w:pPr>
        <w:rPr>
          <w:rFonts w:ascii="Verdana" w:hAnsi="Verdana"/>
          <w:b/>
          <w:bCs/>
          <w:sz w:val="10"/>
        </w:rPr>
      </w:pPr>
    </w:p>
    <w:tbl>
      <w:tblPr>
        <w:tblW w:w="10317" w:type="dxa"/>
        <w:tblInd w:w="-616" w:type="dxa"/>
        <w:tblLook w:val="04A0"/>
      </w:tblPr>
      <w:tblGrid>
        <w:gridCol w:w="616"/>
        <w:gridCol w:w="9701"/>
      </w:tblGrid>
      <w:tr w:rsidTr="000D7773">
        <w:tblPrEx>
          <w:tblW w:w="10317" w:type="dxa"/>
          <w:tblInd w:w="-616" w:type="dxa"/>
          <w:tblLook w:val="04A0"/>
        </w:tblPrEx>
        <w:trPr>
          <w:trHeight w:val="53"/>
        </w:trPr>
        <w:tc>
          <w:tcPr>
            <w:tcW w:w="616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D86A8F" w:rsidRPr="00595F32" w:rsidP="00A02F71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9701" w:type="dxa"/>
            <w:tcBorders>
              <w:bottom w:val="single" w:sz="12" w:space="0" w:color="auto"/>
            </w:tcBorders>
            <w:shd w:val="clear" w:color="auto" w:fill="E7E6E6"/>
          </w:tcPr>
          <w:p w:rsidR="00D86A8F" w:rsidRPr="00595F32" w:rsidP="003A1CAC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Priloge</w:t>
            </w: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 xml:space="preserve"> / </w:t>
            </w:r>
            <w:r w:rsidRPr="003A1CAC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En</w:t>
            </w:r>
            <w:r w:rsidRPr="003A1CAC" w:rsidR="00C113A4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closures</w:t>
            </w:r>
          </w:p>
        </w:tc>
      </w:tr>
      <w:tr w:rsidTr="003A1CAC">
        <w:tblPrEx>
          <w:tblW w:w="10317" w:type="dxa"/>
          <w:tblInd w:w="-616" w:type="dxa"/>
          <w:tblLook w:val="04A0"/>
        </w:tblPrEx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A1CAC" w:rsidRPr="003A1CAC" w:rsidP="003A1CAC">
            <w:pPr>
              <w:spacing w:before="80" w:after="80"/>
              <w:jc w:val="center"/>
              <w:rPr>
                <w:rFonts w:ascii="Verdana" w:hAnsi="Verdana"/>
                <w:bCs/>
                <w:sz w:val="10"/>
                <w:szCs w:val="14"/>
              </w:rPr>
            </w:pPr>
            <w:sdt>
              <w:sdtPr>
                <w:rPr>
                  <w:rFonts w:ascii="Verdana" w:hAnsi="Verdana"/>
                  <w:bCs/>
                  <w:sz w:val="14"/>
                  <w:szCs w:val="12"/>
                </w:rPr>
                <w:id w:val="1103340298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3A1CAC">
                  <w:rPr>
                    <w:rFonts w:ascii="Segoe UI Symbol" w:eastAsia="MS Gothic" w:hAnsi="Segoe UI Symbol" w:cs="Segoe UI Symbol"/>
                    <w:bCs/>
                    <w:sz w:val="14"/>
                    <w:szCs w:val="12"/>
                  </w:rPr>
                  <w:t>☐</w:t>
                </w:r>
              </w:sdtContent>
            </w:sdt>
          </w:p>
        </w:tc>
        <w:tc>
          <w:tcPr>
            <w:tcW w:w="9701" w:type="dxa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3A1CAC" w:rsidRPr="00F47B1B" w:rsidP="003A1CAC">
            <w:pPr>
              <w:spacing w:before="80" w:after="8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O</w:t>
            </w:r>
            <w:r w:rsidRPr="00F47B1B">
              <w:rPr>
                <w:rFonts w:ascii="Verdana" w:hAnsi="Verdana"/>
                <w:bCs/>
                <w:sz w:val="13"/>
                <w:szCs w:val="13"/>
              </w:rPr>
              <w:t>sebn</w:t>
            </w:r>
            <w:r>
              <w:rPr>
                <w:rFonts w:ascii="Verdana" w:hAnsi="Verdana"/>
                <w:bCs/>
                <w:sz w:val="13"/>
                <w:szCs w:val="13"/>
              </w:rPr>
              <w:t xml:space="preserve">i dokument (kopija) /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ID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document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copy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)</w:t>
            </w:r>
          </w:p>
        </w:tc>
      </w:tr>
      <w:tr w:rsidTr="003A1CAC">
        <w:tblPrEx>
          <w:tblW w:w="10317" w:type="dxa"/>
          <w:tblInd w:w="-616" w:type="dxa"/>
          <w:tblLook w:val="04A0"/>
        </w:tblPrEx>
        <w:tc>
          <w:tcPr>
            <w:tcW w:w="61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A1CAC" w:rsidRPr="003A1CAC" w:rsidP="003A1CAC">
            <w:pPr>
              <w:spacing w:before="80" w:after="80"/>
              <w:jc w:val="center"/>
              <w:rPr>
                <w:rFonts w:ascii="Verdana" w:hAnsi="Verdana"/>
                <w:bCs/>
                <w:sz w:val="14"/>
                <w:szCs w:val="12"/>
              </w:rPr>
            </w:pPr>
            <w:sdt>
              <w:sdtPr>
                <w:rPr>
                  <w:rFonts w:ascii="Verdana" w:hAnsi="Verdana"/>
                  <w:bCs/>
                  <w:sz w:val="14"/>
                  <w:szCs w:val="12"/>
                </w:rPr>
                <w:id w:val="1194109528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3A1CAC">
                  <w:rPr>
                    <w:rFonts w:ascii="Segoe UI Symbol" w:eastAsia="MS Gothic" w:hAnsi="Segoe UI Symbol" w:cs="Segoe UI Symbol"/>
                    <w:bCs/>
                    <w:sz w:val="14"/>
                    <w:szCs w:val="12"/>
                  </w:rPr>
                  <w:t>☐</w:t>
                </w:r>
              </w:sdtContent>
            </w:sdt>
          </w:p>
        </w:tc>
        <w:tc>
          <w:tcPr>
            <w:tcW w:w="9701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3A1CAC" w:rsidRPr="00F47B1B" w:rsidP="003A1CAC">
            <w:pPr>
              <w:tabs>
                <w:tab w:val="left" w:pos="1152"/>
              </w:tabs>
              <w:spacing w:before="80" w:after="8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 xml:space="preserve">Fotografija kandidata (format za osebne dokumente) /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Photography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applicant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format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for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documents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)</w:t>
            </w:r>
          </w:p>
        </w:tc>
      </w:tr>
      <w:tr w:rsidTr="003A1CAC">
        <w:tblPrEx>
          <w:tblW w:w="10317" w:type="dxa"/>
          <w:tblInd w:w="-616" w:type="dxa"/>
          <w:tblLook w:val="04A0"/>
        </w:tblPrEx>
        <w:tc>
          <w:tcPr>
            <w:tcW w:w="616" w:type="dxa"/>
            <w:tcBorders>
              <w:top w:val="dotted" w:sz="4" w:space="0" w:color="auto"/>
              <w:left w:val="single" w:sz="12" w:space="0" w:color="auto"/>
              <w:bottom w:val="dotted" w:sz="4" w:space="0" w:color="000000"/>
            </w:tcBorders>
            <w:shd w:val="clear" w:color="auto" w:fill="auto"/>
            <w:vAlign w:val="center"/>
          </w:tcPr>
          <w:p w:rsidR="003A1CAC" w:rsidRPr="003A1CAC" w:rsidP="003A1CAC">
            <w:pPr>
              <w:spacing w:before="80" w:after="8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sdt>
              <w:sdtPr>
                <w:rPr>
                  <w:rFonts w:ascii="Verdana" w:hAnsi="Verdana"/>
                  <w:bCs/>
                  <w:sz w:val="14"/>
                  <w:szCs w:val="12"/>
                </w:rPr>
                <w:id w:val="1623955857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3A1CAC">
                  <w:rPr>
                    <w:rFonts w:ascii="Segoe UI Symbol" w:eastAsia="MS Gothic" w:hAnsi="Segoe UI Symbol" w:cs="Segoe UI Symbol"/>
                    <w:bCs/>
                    <w:sz w:val="14"/>
                    <w:szCs w:val="12"/>
                  </w:rPr>
                  <w:t>☐</w:t>
                </w:r>
              </w:sdtContent>
            </w:sdt>
          </w:p>
        </w:tc>
        <w:tc>
          <w:tcPr>
            <w:tcW w:w="9701" w:type="dxa"/>
            <w:tcBorders>
              <w:top w:val="dotted" w:sz="4" w:space="0" w:color="auto"/>
              <w:left w:val="nil"/>
              <w:bottom w:val="dotted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A1CAC" w:rsidRPr="00F47B1B" w:rsidP="003A1CAC">
            <w:pPr>
              <w:spacing w:before="80" w:after="8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E5685C">
              <w:rPr>
                <w:rFonts w:ascii="Verdana" w:hAnsi="Verdana"/>
                <w:bCs/>
                <w:sz w:val="13"/>
                <w:szCs w:val="13"/>
              </w:rPr>
              <w:t xml:space="preserve">EASA zdravniško spričevalo Razred 1 ali Razred 2 </w:t>
            </w:r>
            <w:r>
              <w:rPr>
                <w:rFonts w:ascii="Verdana" w:hAnsi="Verdana"/>
                <w:bCs/>
                <w:sz w:val="13"/>
                <w:szCs w:val="13"/>
              </w:rPr>
              <w:t xml:space="preserve">(kopija) /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EASA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medical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Class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1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Class</w:t>
            </w:r>
            <w:r w:rsidRPr="00F47B1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2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copy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)</w:t>
            </w:r>
          </w:p>
        </w:tc>
      </w:tr>
      <w:tr w:rsidTr="003A1CAC">
        <w:tblPrEx>
          <w:tblW w:w="10317" w:type="dxa"/>
          <w:tblInd w:w="-616" w:type="dxa"/>
          <w:tblLook w:val="04A0"/>
        </w:tblPrEx>
        <w:tc>
          <w:tcPr>
            <w:tcW w:w="616" w:type="dxa"/>
            <w:tcBorders>
              <w:top w:val="dotted" w:sz="4" w:space="0" w:color="000000"/>
              <w:left w:val="single" w:sz="12" w:space="0" w:color="auto"/>
              <w:bottom w:val="dotted" w:sz="4" w:space="0" w:color="000000"/>
            </w:tcBorders>
            <w:shd w:val="clear" w:color="auto" w:fill="auto"/>
            <w:vAlign w:val="center"/>
          </w:tcPr>
          <w:p w:rsidR="003A1CAC" w:rsidRPr="003A1CAC" w:rsidP="003A1CAC">
            <w:pPr>
              <w:spacing w:before="80" w:after="8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sdt>
              <w:sdtPr>
                <w:rPr>
                  <w:rFonts w:ascii="Verdana" w:hAnsi="Verdana"/>
                  <w:bCs/>
                  <w:sz w:val="14"/>
                  <w:szCs w:val="12"/>
                </w:rPr>
                <w:id w:val="399877952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3A1CAC">
                  <w:rPr>
                    <w:rFonts w:ascii="Segoe UI Symbol" w:eastAsia="MS Gothic" w:hAnsi="Segoe UI Symbol" w:cs="Segoe UI Symbol"/>
                    <w:bCs/>
                    <w:sz w:val="14"/>
                    <w:szCs w:val="12"/>
                  </w:rPr>
                  <w:t>☐</w:t>
                </w:r>
              </w:sdtContent>
            </w:sdt>
          </w:p>
        </w:tc>
        <w:tc>
          <w:tcPr>
            <w:tcW w:w="9701" w:type="dxa"/>
            <w:tcBorders>
              <w:top w:val="dotted" w:sz="4" w:space="0" w:color="000000"/>
              <w:left w:val="nil"/>
              <w:bottom w:val="dotted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A1CAC" w:rsidRPr="00E5685C" w:rsidP="003A1CAC">
            <w:pPr>
              <w:spacing w:before="80" w:after="80"/>
              <w:rPr>
                <w:rFonts w:ascii="Verdana" w:hAnsi="Verdana"/>
                <w:bCs/>
                <w:sz w:val="13"/>
                <w:szCs w:val="13"/>
              </w:rPr>
            </w:pPr>
            <w:r w:rsidRPr="00E5685C">
              <w:rPr>
                <w:rFonts w:ascii="Verdana" w:hAnsi="Verdana"/>
                <w:bCs/>
                <w:sz w:val="13"/>
                <w:szCs w:val="13"/>
              </w:rPr>
              <w:t xml:space="preserve">Teoretično preverjanje znanja </w:t>
            </w:r>
            <w:r>
              <w:rPr>
                <w:rFonts w:ascii="Verdana" w:hAnsi="Verdana"/>
                <w:bCs/>
                <w:sz w:val="13"/>
                <w:szCs w:val="13"/>
              </w:rPr>
              <w:t xml:space="preserve">za PPL(H) (potrdilo) /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Theoretical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Examination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Certificate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for</w:t>
            </w:r>
            <w:r w:rsidRPr="00E5685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PPL(H) (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certificate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)</w:t>
            </w:r>
          </w:p>
        </w:tc>
      </w:tr>
      <w:tr w:rsidTr="003A1CAC">
        <w:tblPrEx>
          <w:tblW w:w="10317" w:type="dxa"/>
          <w:tblInd w:w="-616" w:type="dxa"/>
          <w:tblLook w:val="04A0"/>
        </w:tblPrEx>
        <w:tc>
          <w:tcPr>
            <w:tcW w:w="616" w:type="dxa"/>
            <w:tcBorders>
              <w:top w:val="dotted" w:sz="4" w:space="0" w:color="000000"/>
              <w:left w:val="single" w:sz="12" w:space="0" w:color="auto"/>
              <w:bottom w:val="dotted" w:sz="4" w:space="0" w:color="000000"/>
            </w:tcBorders>
            <w:shd w:val="clear" w:color="auto" w:fill="auto"/>
            <w:vAlign w:val="center"/>
          </w:tcPr>
          <w:p w:rsidR="003A1CAC" w:rsidRPr="003A1CAC" w:rsidP="003A1CAC">
            <w:pPr>
              <w:spacing w:before="80" w:after="8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sdt>
              <w:sdtPr>
                <w:rPr>
                  <w:rFonts w:ascii="Verdana" w:hAnsi="Verdana"/>
                  <w:bCs/>
                  <w:sz w:val="14"/>
                  <w:szCs w:val="12"/>
                </w:rPr>
                <w:id w:val="1923864898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3A1CAC">
                  <w:rPr>
                    <w:rFonts w:ascii="Segoe UI Symbol" w:eastAsia="MS Gothic" w:hAnsi="Segoe UI Symbol" w:cs="Segoe UI Symbol"/>
                    <w:bCs/>
                    <w:sz w:val="14"/>
                    <w:szCs w:val="12"/>
                  </w:rPr>
                  <w:t>☐</w:t>
                </w:r>
              </w:sdtContent>
            </w:sdt>
          </w:p>
        </w:tc>
        <w:tc>
          <w:tcPr>
            <w:tcW w:w="9701" w:type="dxa"/>
            <w:tcBorders>
              <w:top w:val="dotted" w:sz="4" w:space="0" w:color="000000"/>
              <w:left w:val="nil"/>
              <w:bottom w:val="dotted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A1CAC" w:rsidRPr="0066298D" w:rsidP="003A1CAC">
            <w:pPr>
              <w:spacing w:before="80" w:after="80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 xml:space="preserve">Potrdilo o znanju jezika na operativni ravni (ICAO stopnja 4), če je ustrezno /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Language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proficiency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level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4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(ICAO)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certificate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,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if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applicable</w:t>
            </w:r>
          </w:p>
        </w:tc>
      </w:tr>
      <w:tr w:rsidTr="003A1CAC">
        <w:tblPrEx>
          <w:tblW w:w="10317" w:type="dxa"/>
          <w:tblInd w:w="-616" w:type="dxa"/>
          <w:tblLook w:val="04A0"/>
        </w:tblPrEx>
        <w:tc>
          <w:tcPr>
            <w:tcW w:w="616" w:type="dxa"/>
            <w:tcBorders>
              <w:top w:val="dotted" w:sz="4" w:space="0" w:color="000000"/>
              <w:left w:val="single" w:sz="12" w:space="0" w:color="auto"/>
              <w:bottom w:val="dotted" w:sz="4" w:space="0" w:color="000000"/>
            </w:tcBorders>
            <w:shd w:val="clear" w:color="auto" w:fill="auto"/>
            <w:vAlign w:val="center"/>
          </w:tcPr>
          <w:p w:rsidR="003A1CAC" w:rsidRPr="003A1CAC" w:rsidP="003A1CAC">
            <w:pPr>
              <w:spacing w:before="80" w:after="8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sdt>
              <w:sdtPr>
                <w:rPr>
                  <w:rFonts w:ascii="Verdana" w:hAnsi="Verdana"/>
                  <w:bCs/>
                  <w:sz w:val="14"/>
                  <w:szCs w:val="12"/>
                </w:rPr>
                <w:id w:val="1509299797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3A1CAC">
                  <w:rPr>
                    <w:rFonts w:ascii="Segoe UI Symbol" w:eastAsia="MS Gothic" w:hAnsi="Segoe UI Symbol" w:cs="Segoe UI Symbol"/>
                    <w:bCs/>
                    <w:sz w:val="14"/>
                    <w:szCs w:val="12"/>
                  </w:rPr>
                  <w:t>☐</w:t>
                </w:r>
              </w:sdtContent>
            </w:sdt>
          </w:p>
        </w:tc>
        <w:tc>
          <w:tcPr>
            <w:tcW w:w="9701" w:type="dxa"/>
            <w:tcBorders>
              <w:top w:val="dotted" w:sz="4" w:space="0" w:color="000000"/>
              <w:left w:val="nil"/>
              <w:bottom w:val="dotted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A1CAC" w:rsidRPr="0066298D" w:rsidP="003A1CAC">
            <w:pPr>
              <w:spacing w:before="80" w:after="80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 xml:space="preserve">Znanje radiotelefonije v slovenskem ali angleškem jeziku (R/T SI ali ENG) /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Slovenian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English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R/T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(SI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662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ENG)</w:t>
            </w:r>
          </w:p>
        </w:tc>
      </w:tr>
      <w:tr w:rsidTr="00AC6C76">
        <w:tblPrEx>
          <w:tblW w:w="10317" w:type="dxa"/>
          <w:tblInd w:w="-616" w:type="dxa"/>
          <w:tblLook w:val="04A0"/>
        </w:tblPrEx>
        <w:tc>
          <w:tcPr>
            <w:tcW w:w="616" w:type="dxa"/>
            <w:tcBorders>
              <w:top w:val="dotted" w:sz="4" w:space="0" w:color="000000"/>
              <w:left w:val="single" w:sz="12" w:space="0" w:color="auto"/>
              <w:bottom w:val="dotted" w:sz="4" w:space="0" w:color="000000"/>
            </w:tcBorders>
            <w:shd w:val="clear" w:color="auto" w:fill="auto"/>
            <w:vAlign w:val="center"/>
          </w:tcPr>
          <w:p w:rsidR="003A1CAC" w:rsidRPr="003A1CAC" w:rsidP="003A1CAC">
            <w:pPr>
              <w:spacing w:before="80" w:after="80"/>
              <w:jc w:val="center"/>
              <w:rPr>
                <w:rFonts w:ascii="Verdana" w:eastAsia="MS Gothic" w:hAnsi="Verdana"/>
                <w:bCs/>
                <w:sz w:val="14"/>
                <w:szCs w:val="12"/>
              </w:rPr>
            </w:pPr>
            <w:sdt>
              <w:sdtPr>
                <w:rPr>
                  <w:rFonts w:ascii="Verdana" w:hAnsi="Verdana"/>
                  <w:bCs/>
                  <w:sz w:val="14"/>
                  <w:szCs w:val="12"/>
                </w:rPr>
                <w:id w:val="686222973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3A1CAC">
                  <w:rPr>
                    <w:rFonts w:ascii="Segoe UI Symbol" w:eastAsia="MS Gothic" w:hAnsi="Segoe UI Symbol" w:cs="Segoe UI Symbol"/>
                    <w:bCs/>
                    <w:sz w:val="14"/>
                    <w:szCs w:val="12"/>
                  </w:rPr>
                  <w:t>☐</w:t>
                </w:r>
              </w:sdtContent>
            </w:sdt>
          </w:p>
        </w:tc>
        <w:tc>
          <w:tcPr>
            <w:tcW w:w="9701" w:type="dxa"/>
            <w:tcBorders>
              <w:top w:val="dotted" w:sz="4" w:space="0" w:color="000000"/>
              <w:left w:val="nil"/>
              <w:bottom w:val="dotted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A1CAC" w:rsidP="003A1CAC">
            <w:pPr>
              <w:spacing w:before="80" w:after="80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 xml:space="preserve">Dokumentacija izpraševalca, v primeru tujega izpraševalca / </w:t>
            </w:r>
            <w:r w:rsidRP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Foreign</w:t>
            </w:r>
            <w:r w:rsidRP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examiner</w:t>
            </w:r>
            <w:r w:rsidRP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documentation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,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if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applicable</w:t>
            </w:r>
          </w:p>
        </w:tc>
      </w:tr>
      <w:tr w:rsidTr="00AC6C76">
        <w:tblPrEx>
          <w:tblW w:w="10317" w:type="dxa"/>
          <w:tblInd w:w="-616" w:type="dxa"/>
          <w:tblLook w:val="04A0"/>
        </w:tblPrEx>
        <w:tc>
          <w:tcPr>
            <w:tcW w:w="616" w:type="dxa"/>
            <w:tcBorders>
              <w:top w:val="dotted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C6C76" w:rsidRPr="003A1CAC" w:rsidP="00B95C99">
            <w:pPr>
              <w:spacing w:before="80" w:after="80"/>
              <w:jc w:val="center"/>
              <w:rPr>
                <w:rFonts w:ascii="Verdana" w:eastAsia="MS Gothic" w:hAnsi="Verdana"/>
                <w:bCs/>
                <w:sz w:val="14"/>
                <w:szCs w:val="12"/>
              </w:rPr>
            </w:pPr>
            <w:sdt>
              <w:sdtPr>
                <w:rPr>
                  <w:rFonts w:ascii="Verdana" w:hAnsi="Verdana"/>
                  <w:bCs/>
                  <w:sz w:val="14"/>
                  <w:szCs w:val="12"/>
                </w:rPr>
                <w:id w:val="1128465832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3A1CAC">
                  <w:rPr>
                    <w:rFonts w:ascii="Segoe UI Symbol" w:eastAsia="MS Gothic" w:hAnsi="Segoe UI Symbol" w:cs="Segoe UI Symbol"/>
                    <w:bCs/>
                    <w:sz w:val="14"/>
                    <w:szCs w:val="12"/>
                  </w:rPr>
                  <w:t>☐</w:t>
                </w:r>
              </w:sdtContent>
            </w:sdt>
          </w:p>
        </w:tc>
        <w:tc>
          <w:tcPr>
            <w:tcW w:w="9701" w:type="dxa"/>
            <w:tcBorders>
              <w:top w:val="dotted" w:sz="4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C6C76" w:rsidP="00AC6C76">
            <w:pPr>
              <w:spacing w:before="80" w:after="80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Kopija pilotskega dnevnika</w:t>
            </w:r>
            <w:r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sz w:val="13"/>
                <w:szCs w:val="13"/>
              </w:rPr>
              <w:t xml:space="preserve">vlagatelja </w:t>
            </w:r>
            <w:r>
              <w:rPr>
                <w:rFonts w:ascii="Verdana" w:hAnsi="Verdana"/>
                <w:bCs/>
                <w:sz w:val="13"/>
                <w:szCs w:val="13"/>
              </w:rPr>
              <w:t xml:space="preserve">/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Copy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pilot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logbook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applicant</w:t>
            </w:r>
          </w:p>
        </w:tc>
      </w:tr>
    </w:tbl>
    <w:p w:rsidR="009F7E32" w:rsidRPr="00595F32">
      <w:pPr>
        <w:rPr>
          <w:rFonts w:ascii="Verdana" w:hAnsi="Verdana"/>
          <w:b/>
          <w:bCs/>
          <w:sz w:val="16"/>
        </w:rPr>
      </w:pPr>
      <w:r w:rsidRPr="00595F32">
        <w:rPr>
          <w:rFonts w:ascii="Verdana" w:hAnsi="Verdana"/>
          <w:b/>
          <w:bCs/>
          <w:sz w:val="16"/>
        </w:rPr>
        <w:br w:type="page"/>
      </w:r>
    </w:p>
    <w:tbl>
      <w:tblPr>
        <w:tblW w:w="10317" w:type="dxa"/>
        <w:tblInd w:w="-602" w:type="dxa"/>
        <w:tblLook w:val="04A0"/>
      </w:tblPr>
      <w:tblGrid>
        <w:gridCol w:w="838"/>
        <w:gridCol w:w="17"/>
        <w:gridCol w:w="3149"/>
        <w:gridCol w:w="1134"/>
        <w:gridCol w:w="993"/>
        <w:gridCol w:w="571"/>
        <w:gridCol w:w="2051"/>
        <w:gridCol w:w="1564"/>
      </w:tblGrid>
      <w:tr w:rsidTr="000D7773">
        <w:tblPrEx>
          <w:tblW w:w="10317" w:type="dxa"/>
          <w:tblInd w:w="-602" w:type="dxa"/>
          <w:tblLook w:val="04A0"/>
        </w:tblPrEx>
        <w:trPr>
          <w:trHeight w:val="53"/>
        </w:trPr>
        <w:tc>
          <w:tcPr>
            <w:tcW w:w="838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EE2289" w:rsidRPr="00595F32" w:rsidP="007C485C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9479" w:type="dxa"/>
            <w:gridSpan w:val="7"/>
            <w:tcBorders>
              <w:bottom w:val="single" w:sz="12" w:space="0" w:color="auto"/>
            </w:tcBorders>
            <w:shd w:val="clear" w:color="auto" w:fill="E7E6E6"/>
          </w:tcPr>
          <w:p w:rsidR="00EE2289" w:rsidRPr="00595F32" w:rsidP="007C485C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 xml:space="preserve">Potrdilo o končanem </w:t>
            </w:r>
            <w:r w:rsidRPr="00595F32" w:rsidR="00471B41">
              <w:rPr>
                <w:rFonts w:ascii="Verdana" w:hAnsi="Verdana"/>
                <w:b/>
                <w:bCs/>
                <w:sz w:val="14"/>
                <w:szCs w:val="14"/>
              </w:rPr>
              <w:t xml:space="preserve">tečaju </w:t>
            </w: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>usposabljanj</w:t>
            </w:r>
            <w:r w:rsidRPr="00595F32" w:rsidR="00471B41">
              <w:rPr>
                <w:rFonts w:ascii="Verdana" w:hAnsi="Verdana"/>
                <w:b/>
                <w:bCs/>
                <w:sz w:val="14"/>
                <w:szCs w:val="14"/>
              </w:rPr>
              <w:t>a</w:t>
            </w: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 xml:space="preserve"> / 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Course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completion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certificate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EE2289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Kandidat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Candidate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9518E0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4F6C7C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Tečaj usposabljanja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Training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course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9518E0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4F6C7C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Številka vpisa v register </w:t>
            </w:r>
            <w:r w:rsidRPr="003A1CAC" w:rsidR="00595F32">
              <w:rPr>
                <w:rFonts w:ascii="Verdana" w:hAnsi="Verdana"/>
                <w:bCs/>
                <w:sz w:val="13"/>
                <w:szCs w:val="13"/>
              </w:rPr>
              <w:t>učencev</w:t>
            </w:r>
            <w:r w:rsidRPr="00F01A2C" w:rsidR="00595F32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/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Candidate’s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log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number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9518E0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5138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F360C" w:rsidRPr="00F01A2C" w:rsidP="00156DCB">
            <w:pPr>
              <w:spacing w:before="8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Datum začetka tečaja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Date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course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started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:</w:t>
            </w:r>
          </w:p>
          <w:p w:rsidR="009518E0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5179" w:type="dxa"/>
            <w:gridSpan w:val="4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F360C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Datum zaključka tečaja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Date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course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ended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rPr>
          <w:trHeight w:val="86"/>
        </w:trPr>
        <w:tc>
          <w:tcPr>
            <w:tcW w:w="10317" w:type="dxa"/>
            <w:gridSpan w:val="8"/>
            <w:tcBorders>
              <w:top w:val="single" w:sz="12" w:space="0" w:color="auto"/>
            </w:tcBorders>
            <w:shd w:val="clear" w:color="auto" w:fill="auto"/>
          </w:tcPr>
          <w:p w:rsidR="00F30B19" w:rsidRPr="00595F32" w:rsidP="00C70D41">
            <w:pPr>
              <w:rPr>
                <w:rFonts w:ascii="Verdana" w:hAnsi="Verdana"/>
                <w:bCs/>
                <w:sz w:val="14"/>
                <w:szCs w:val="14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rPr>
          <w:trHeight w:val="46"/>
        </w:trPr>
        <w:tc>
          <w:tcPr>
            <w:tcW w:w="85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19" w:rsidRPr="00595F32" w:rsidP="007C485C">
            <w:pPr>
              <w:spacing w:before="60" w:after="60"/>
              <w:rPr>
                <w:rFonts w:ascii="Verdana" w:hAnsi="Verdana"/>
                <w:bCs/>
                <w:i/>
                <w:sz w:val="14"/>
                <w:szCs w:val="14"/>
              </w:rPr>
            </w:pPr>
          </w:p>
        </w:tc>
        <w:tc>
          <w:tcPr>
            <w:tcW w:w="9462" w:type="dxa"/>
            <w:gridSpan w:val="6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30B19" w:rsidRPr="00595F32" w:rsidP="007C485C">
            <w:pPr>
              <w:spacing w:before="60" w:after="60"/>
              <w:rPr>
                <w:rFonts w:ascii="Verdana" w:hAnsi="Verdana"/>
                <w:bCs/>
                <w:i/>
                <w:sz w:val="14"/>
                <w:szCs w:val="14"/>
              </w:rPr>
            </w:pPr>
            <w:r w:rsidRPr="00156DCB">
              <w:rPr>
                <w:rFonts w:ascii="Verdana" w:hAnsi="Verdana"/>
                <w:b/>
                <w:bCs/>
                <w:sz w:val="14"/>
                <w:szCs w:val="14"/>
              </w:rPr>
              <w:t>Povzetek tečaja usposabljanja</w:t>
            </w:r>
            <w:r w:rsidRPr="00156DCB">
              <w:rPr>
                <w:rFonts w:ascii="Verdana" w:hAnsi="Verdana"/>
                <w:bCs/>
                <w:sz w:val="14"/>
                <w:szCs w:val="14"/>
              </w:rPr>
              <w:t xml:space="preserve"> </w:t>
            </w:r>
            <w:r w:rsidRPr="00595F32">
              <w:rPr>
                <w:rFonts w:ascii="Verdana" w:hAnsi="Verdana"/>
                <w:bCs/>
                <w:i/>
                <w:sz w:val="14"/>
                <w:szCs w:val="14"/>
              </w:rPr>
              <w:t xml:space="preserve">/ </w:t>
            </w:r>
            <w:r w:rsidRPr="00A02F71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Training</w:t>
            </w:r>
            <w:r w:rsidRPr="00A02F71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A02F71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course</w:t>
            </w:r>
            <w:r w:rsidRPr="00A02F71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A02F71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summary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6702" w:type="dxa"/>
            <w:gridSpan w:val="6"/>
            <w:tcBorders>
              <w:left w:val="single" w:sz="12" w:space="0" w:color="auto"/>
              <w:bottom w:val="dotted" w:sz="4" w:space="0" w:color="000000"/>
              <w:right w:val="single" w:sz="8" w:space="0" w:color="000000"/>
            </w:tcBorders>
            <w:shd w:val="clear" w:color="auto" w:fill="auto"/>
          </w:tcPr>
          <w:p w:rsidR="00012A81" w:rsidRPr="003A1CAC" w:rsidP="00F60FAF">
            <w:pPr>
              <w:spacing w:before="80" w:after="60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Skupno število ur usposabljanja na </w:t>
            </w:r>
            <w:r w:rsidR="003A1CAC">
              <w:rPr>
                <w:rFonts w:ascii="Verdana" w:hAnsi="Verdana"/>
                <w:bCs/>
                <w:sz w:val="13"/>
                <w:szCs w:val="13"/>
              </w:rPr>
              <w:t>helikopterjih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>:</w:t>
            </w:r>
          </w:p>
          <w:p w:rsidR="00012A81" w:rsidRPr="00F01A2C" w:rsidP="003A1CAC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Total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flight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time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flight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instructions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3A1CA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on </w:t>
            </w:r>
            <w:r w:rsidR="003A1CA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helicopters</w:t>
            </w:r>
            <w:r w:rsidRPr="00DE730C">
              <w:rPr>
                <w:rFonts w:ascii="Verdana" w:hAnsi="Verdana"/>
                <w:bCs/>
                <w:sz w:val="13"/>
                <w:szCs w:val="13"/>
              </w:rPr>
              <w:t>: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2A81" w:rsidRPr="00012A81" w:rsidP="00012A81">
            <w:pPr>
              <w:spacing w:before="80" w:after="6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1564" w:type="dxa"/>
            <w:tcBorders>
              <w:left w:val="single" w:sz="8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12A81" w:rsidRPr="00F01A2C" w:rsidP="00DE730C">
            <w:pPr>
              <w:spacing w:before="80" w:after="6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Min. 45 ur /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hrs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6702" w:type="dxa"/>
            <w:gridSpan w:val="6"/>
            <w:tcBorders>
              <w:left w:val="single" w:sz="12" w:space="0" w:color="auto"/>
              <w:bottom w:val="dotted" w:sz="4" w:space="0" w:color="000000"/>
              <w:right w:val="single" w:sz="8" w:space="0" w:color="000000"/>
            </w:tcBorders>
            <w:shd w:val="clear" w:color="auto" w:fill="auto"/>
          </w:tcPr>
          <w:p w:rsidR="00012A81" w:rsidRPr="003A1CAC" w:rsidP="00F60FAF">
            <w:pPr>
              <w:spacing w:before="80" w:after="60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Usposabljanje za letenje na </w:t>
            </w:r>
            <w:r w:rsidR="00EC0C8F">
              <w:rPr>
                <w:rFonts w:ascii="Verdana" w:hAnsi="Verdana"/>
                <w:bCs/>
                <w:sz w:val="13"/>
                <w:szCs w:val="13"/>
              </w:rPr>
              <w:t>FNPT ali FFS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 (če je ustrezno):</w:t>
            </w:r>
          </w:p>
          <w:p w:rsidR="00012A81" w:rsidRPr="00DE730C" w:rsidP="00EC0C8F">
            <w:pPr>
              <w:spacing w:before="80" w:after="6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Flight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instructions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in </w:t>
            </w:r>
            <w:r w:rsidR="00EC0C8F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FNPT </w:t>
            </w:r>
            <w:r w:rsidR="00EC0C8F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="00EC0C8F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FFS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if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applicable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)</w:t>
            </w:r>
            <w:r w:rsidRPr="00DE730C">
              <w:rPr>
                <w:rFonts w:ascii="Verdana" w:hAnsi="Verdana"/>
                <w:bCs/>
                <w:sz w:val="13"/>
                <w:szCs w:val="13"/>
              </w:rPr>
              <w:t>: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2A81" w:rsidRPr="00012A81" w:rsidP="00012A81">
            <w:pPr>
              <w:spacing w:before="80" w:after="6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1564" w:type="dxa"/>
            <w:tcBorders>
              <w:left w:val="single" w:sz="8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12A81" w:rsidRPr="00F47B1B" w:rsidP="00DE730C">
            <w:pPr>
              <w:spacing w:before="80" w:after="6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Max 5 ur /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hrs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6702" w:type="dxa"/>
            <w:gridSpan w:val="6"/>
            <w:tcBorders>
              <w:left w:val="single" w:sz="12" w:space="0" w:color="auto"/>
              <w:bottom w:val="dotted" w:sz="4" w:space="0" w:color="000000"/>
              <w:right w:val="single" w:sz="8" w:space="0" w:color="000000"/>
            </w:tcBorders>
            <w:shd w:val="clear" w:color="auto" w:fill="auto"/>
          </w:tcPr>
          <w:p w:rsidR="00012A81" w:rsidRPr="003A1CAC" w:rsidP="00F60FAF">
            <w:pPr>
              <w:spacing w:before="80" w:after="60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Usposabljanje z inštruktorjem letenja FI(</w:t>
            </w:r>
            <w:r w:rsidRPr="003A1CAC" w:rsidR="003A1CAC">
              <w:rPr>
                <w:rFonts w:ascii="Verdana" w:hAnsi="Verdana"/>
                <w:bCs/>
                <w:sz w:val="13"/>
                <w:szCs w:val="13"/>
              </w:rPr>
              <w:t>H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>):</w:t>
            </w:r>
          </w:p>
          <w:p w:rsidR="00012A81" w:rsidRPr="00F47B1B" w:rsidP="00DE730C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Dual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flight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instruction</w:t>
            </w:r>
            <w:r w:rsidR="003A1CA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3A1CA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with</w:t>
            </w:r>
            <w:r w:rsidR="003A1CA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FI(H)</w:t>
            </w:r>
            <w:r w:rsidRPr="00DE730C">
              <w:rPr>
                <w:rFonts w:ascii="Verdana" w:hAnsi="Verdana"/>
                <w:bCs/>
                <w:sz w:val="13"/>
                <w:szCs w:val="13"/>
              </w:rPr>
              <w:t>: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2A81" w:rsidRPr="00012A81" w:rsidP="00012A81">
            <w:pPr>
              <w:spacing w:before="80" w:after="6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1564" w:type="dxa"/>
            <w:tcBorders>
              <w:left w:val="single" w:sz="8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12A81" w:rsidRPr="00F47B1B" w:rsidP="00DE730C">
            <w:pPr>
              <w:spacing w:before="80" w:after="6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Min. 25 ur /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hrs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6702" w:type="dxa"/>
            <w:gridSpan w:val="6"/>
            <w:tcBorders>
              <w:left w:val="single" w:sz="12" w:space="0" w:color="auto"/>
              <w:bottom w:val="dotted" w:sz="4" w:space="0" w:color="000000"/>
              <w:right w:val="single" w:sz="8" w:space="0" w:color="000000"/>
            </w:tcBorders>
            <w:shd w:val="clear" w:color="auto" w:fill="auto"/>
          </w:tcPr>
          <w:p w:rsidR="00012A81" w:rsidRPr="003A1CAC" w:rsidP="00F60FAF">
            <w:pPr>
              <w:spacing w:before="80" w:after="60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Število ur samostojnega letenja pod nadzorom </w:t>
            </w:r>
            <w:r w:rsidRPr="003A1CAC" w:rsidR="003A1CAC">
              <w:rPr>
                <w:rFonts w:ascii="Verdana" w:hAnsi="Verdana"/>
                <w:bCs/>
                <w:sz w:val="13"/>
                <w:szCs w:val="13"/>
              </w:rPr>
              <w:t>FI(H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): </w:t>
            </w:r>
          </w:p>
          <w:p w:rsidR="00012A81" w:rsidRPr="00DE730C" w:rsidP="00F60FAF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Supervised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solo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flight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time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under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superivision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flight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instructor</w:t>
            </w:r>
            <w:r w:rsidRPr="00DE730C">
              <w:rPr>
                <w:rFonts w:ascii="Verdana" w:hAnsi="Verdana"/>
                <w:bCs/>
                <w:sz w:val="13"/>
                <w:szCs w:val="13"/>
              </w:rPr>
              <w:t>: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2A81" w:rsidRPr="00012A81" w:rsidP="00012A81">
            <w:pPr>
              <w:spacing w:before="80" w:after="6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1564" w:type="dxa"/>
            <w:tcBorders>
              <w:left w:val="single" w:sz="8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12A81" w:rsidP="00DE730C">
            <w:pPr>
              <w:spacing w:before="80" w:after="6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Min. 10 ur /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hrs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6702" w:type="dxa"/>
            <w:gridSpan w:val="6"/>
            <w:tcBorders>
              <w:left w:val="single" w:sz="12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12A81" w:rsidRPr="003A1CAC" w:rsidP="00F60FAF">
            <w:pPr>
              <w:spacing w:before="80" w:after="60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Število ur samostojnih navigacijskih preletov:</w:t>
            </w:r>
          </w:p>
          <w:p w:rsidR="00012A81" w:rsidRPr="00DE730C" w:rsidP="00F60FAF">
            <w:pPr>
              <w:spacing w:before="80" w:after="6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Solo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cross-country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flight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time</w:t>
            </w:r>
            <w:r w:rsidRPr="00DE730C">
              <w:rPr>
                <w:rFonts w:ascii="Verdana" w:hAnsi="Verdana"/>
                <w:bCs/>
                <w:sz w:val="13"/>
                <w:szCs w:val="13"/>
              </w:rPr>
              <w:t>: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2A81" w:rsidRPr="00012A81" w:rsidP="00012A81">
            <w:pPr>
              <w:spacing w:before="80" w:after="6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1564" w:type="dxa"/>
            <w:tcBorders>
              <w:left w:val="single" w:sz="8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12A81" w:rsidP="00DE730C">
            <w:pPr>
              <w:spacing w:before="80" w:after="6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Min. 5 ur / </w:t>
            </w:r>
            <w:r w:rsidRPr="00DE730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hrs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single" w:sz="4" w:space="0" w:color="auto"/>
              <w:left w:val="single" w:sz="12" w:space="0" w:color="auto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DE730C" w:rsidRPr="003A1CAC" w:rsidP="00DE730C">
            <w:pPr>
              <w:spacing w:before="8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Samostojni navigacijski prelet, ki je daljši od </w:t>
            </w:r>
            <w:r w:rsidR="00A106BA">
              <w:rPr>
                <w:rFonts w:ascii="Verdana" w:hAnsi="Verdana"/>
                <w:bCs/>
                <w:sz w:val="13"/>
                <w:szCs w:val="13"/>
              </w:rPr>
              <w:t>185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 km (</w:t>
            </w:r>
            <w:r w:rsidR="00A106BA">
              <w:rPr>
                <w:rFonts w:ascii="Verdana" w:hAnsi="Verdana"/>
                <w:bCs/>
                <w:sz w:val="13"/>
                <w:szCs w:val="13"/>
              </w:rPr>
              <w:t>100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 NM) z zaustavitvijo na dveh letališčih, ki nista letališči odhoda:</w:t>
            </w:r>
          </w:p>
          <w:p w:rsidR="00DE730C" w:rsidP="00A106BA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Solo 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cross-country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flight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at 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least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A106BA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185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km (1</w:t>
            </w:r>
            <w:r w:rsidR="00A106BA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0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0 NM) 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with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full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stop 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landings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at 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two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aerodromes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different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from</w:t>
            </w:r>
            <w:r w:rsid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aerodrome </w:t>
            </w:r>
            <w:r w:rsid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departure</w:t>
            </w:r>
            <w:r w:rsidRPr="0041265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left w:val="single" w:sz="12" w:space="0" w:color="auto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DE730C" w:rsidRPr="00DE730C" w:rsidP="00156DCB">
            <w:pPr>
              <w:spacing w:before="80" w:after="60"/>
              <w:jc w:val="both"/>
              <w:rPr>
                <w:rFonts w:ascii="Verdana" w:hAnsi="Verdana"/>
                <w:b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/>
                <w:bCs/>
                <w:sz w:val="13"/>
                <w:szCs w:val="13"/>
              </w:rPr>
              <w:t>Ruta</w:t>
            </w:r>
            <w:r w:rsidRPr="00DE730C">
              <w:rPr>
                <w:rFonts w:ascii="Verdana" w:hAnsi="Verdana"/>
                <w:b/>
                <w:bCs/>
                <w:i/>
                <w:sz w:val="13"/>
                <w:szCs w:val="13"/>
              </w:rPr>
              <w:t xml:space="preserve"> / </w:t>
            </w:r>
            <w:r w:rsidRPr="00412651">
              <w:rPr>
                <w:rFonts w:ascii="Verdana" w:hAnsi="Verdana"/>
                <w:b/>
                <w:bCs/>
                <w:i/>
                <w:color w:val="808080" w:themeColor="background1" w:themeShade="80"/>
                <w:sz w:val="13"/>
                <w:szCs w:val="13"/>
              </w:rPr>
              <w:t>R</w:t>
            </w:r>
            <w:r w:rsidR="00156DCB">
              <w:rPr>
                <w:rFonts w:ascii="Verdana" w:hAnsi="Verdana"/>
                <w:b/>
                <w:bCs/>
                <w:i/>
                <w:color w:val="808080" w:themeColor="background1" w:themeShade="80"/>
                <w:sz w:val="13"/>
                <w:szCs w:val="13"/>
              </w:rPr>
              <w:t>o</w:t>
            </w:r>
            <w:r w:rsidRPr="00412651">
              <w:rPr>
                <w:rFonts w:ascii="Verdana" w:hAnsi="Verdana"/>
                <w:b/>
                <w:bCs/>
                <w:i/>
                <w:color w:val="808080" w:themeColor="background1" w:themeShade="80"/>
                <w:sz w:val="13"/>
                <w:szCs w:val="13"/>
              </w:rPr>
              <w:t>ut</w:t>
            </w:r>
            <w:r w:rsidR="00156DCB">
              <w:rPr>
                <w:rFonts w:ascii="Verdana" w:hAnsi="Verdana"/>
                <w:b/>
                <w:bCs/>
                <w:i/>
                <w:color w:val="808080" w:themeColor="background1" w:themeShade="80"/>
                <w:sz w:val="13"/>
                <w:szCs w:val="13"/>
              </w:rPr>
              <w:t>e</w:t>
            </w:r>
            <w:r w:rsidRPr="00DE730C">
              <w:rPr>
                <w:rFonts w:ascii="Verdana" w:hAnsi="Verdana"/>
                <w:b/>
                <w:bCs/>
                <w:i/>
                <w:sz w:val="13"/>
                <w:szCs w:val="13"/>
              </w:rPr>
              <w:t>: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left w:val="single" w:sz="12" w:space="0" w:color="auto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DE730C" w:rsidRPr="00DE730C" w:rsidP="00DE730C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left w:val="single" w:sz="12" w:space="0" w:color="auto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DE730C" w:rsidRPr="00DE730C" w:rsidP="00DE730C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dotted" w:sz="4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DE730C" w:rsidRPr="00156DCB" w:rsidP="00DE730C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Datum</w:t>
            </w:r>
            <w:r w:rsidRPr="00156DCB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Date</w:t>
            </w:r>
            <w:r w:rsidRPr="00156DCB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rPr>
          <w:trHeight w:val="110"/>
        </w:trPr>
        <w:tc>
          <w:tcPr>
            <w:tcW w:w="10317" w:type="dxa"/>
            <w:gridSpan w:val="8"/>
            <w:tcBorders>
              <w:top w:val="single" w:sz="12" w:space="0" w:color="000000"/>
            </w:tcBorders>
            <w:shd w:val="clear" w:color="auto" w:fill="auto"/>
          </w:tcPr>
          <w:p w:rsidR="007C485C" w:rsidRPr="009172FD" w:rsidP="00DE730C">
            <w:pPr>
              <w:spacing w:before="80" w:after="60"/>
              <w:jc w:val="both"/>
              <w:rPr>
                <w:rFonts w:ascii="Verdana" w:hAnsi="Verdana"/>
                <w:bCs/>
                <w:i/>
                <w:sz w:val="9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rPr>
          <w:trHeight w:val="53"/>
        </w:trPr>
        <w:tc>
          <w:tcPr>
            <w:tcW w:w="838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7C485C" w:rsidRPr="00595F32" w:rsidP="002743B1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9479" w:type="dxa"/>
            <w:gridSpan w:val="7"/>
            <w:tcBorders>
              <w:bottom w:val="single" w:sz="12" w:space="0" w:color="auto"/>
            </w:tcBorders>
            <w:shd w:val="clear" w:color="auto" w:fill="E7E6E6"/>
          </w:tcPr>
          <w:p w:rsidR="007C485C" w:rsidRPr="00595F32" w:rsidP="007C485C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Inštruktorji letenja</w:t>
            </w: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 xml:space="preserve"> / </w:t>
            </w:r>
            <w:r w:rsidRPr="00A02F71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Flight</w:t>
            </w:r>
            <w:r w:rsidRPr="00A02F71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A02F71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Instructors</w:t>
            </w:r>
            <w:r w:rsidRPr="007C485C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7C485C" w:rsidRPr="00F01A2C" w:rsidP="003A1CAC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Ime(-na) 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>FI(</w:t>
            </w:r>
            <w:r w:rsidRPr="003A1CAC" w:rsidR="003A1CAC">
              <w:rPr>
                <w:rFonts w:ascii="Verdana" w:hAnsi="Verdana"/>
                <w:bCs/>
                <w:sz w:val="13"/>
                <w:szCs w:val="13"/>
              </w:rPr>
              <w:t>H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>)</w:t>
            </w:r>
            <w:r w:rsidRPr="003A1CAC" w:rsidR="00A02F71">
              <w:rPr>
                <w:rFonts w:ascii="Verdana" w:hAnsi="Verdana"/>
                <w:bCs/>
                <w:sz w:val="13"/>
                <w:szCs w:val="13"/>
              </w:rPr>
              <w:t xml:space="preserve"> in številka licence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="003A1CA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FI(H)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name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(s)</w:t>
            </w:r>
            <w:r w:rsidR="00A02F71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A02F71" w:rsidR="00A02F7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A02F71" w:rsidR="00A02F7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licence </w:t>
            </w:r>
            <w:r w:rsidRPr="00A02F71" w:rsidR="00A02F7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number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7C485C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9172FD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7C485C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C485C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10317" w:type="dxa"/>
            <w:gridSpan w:val="8"/>
            <w:tcBorders>
              <w:top w:val="single" w:sz="12" w:space="0" w:color="auto"/>
            </w:tcBorders>
            <w:shd w:val="clear" w:color="auto" w:fill="auto"/>
          </w:tcPr>
          <w:p w:rsidR="007C485C" w:rsidRPr="00DE730C" w:rsidP="00DE730C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855" w:type="dxa"/>
            <w:gridSpan w:val="2"/>
            <w:tcBorders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7C485C" w:rsidRPr="00DE730C" w:rsidP="00DE730C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9462" w:type="dxa"/>
            <w:gridSpan w:val="6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7C485C" w:rsidRPr="009172FD" w:rsidP="003A1CAC">
            <w:pPr>
              <w:spacing w:before="80" w:after="60"/>
              <w:jc w:val="both"/>
              <w:rPr>
                <w:rFonts w:ascii="Verdana" w:hAnsi="Verdana"/>
                <w:bCs/>
                <w:i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Helikopterji</w:t>
            </w:r>
            <w:r w:rsidRPr="009172FD" w:rsidR="009172FD">
              <w:rPr>
                <w:rFonts w:ascii="Verdana" w:hAnsi="Verdana"/>
                <w:b/>
                <w:bCs/>
                <w:sz w:val="14"/>
                <w:szCs w:val="14"/>
              </w:rPr>
              <w:t xml:space="preserve"> ali FSTD</w:t>
            </w:r>
            <w:r w:rsidRPr="009172FD" w:rsidR="009172FD">
              <w:rPr>
                <w:rFonts w:ascii="Verdana" w:hAnsi="Verdana"/>
                <w:bCs/>
                <w:i/>
                <w:sz w:val="14"/>
                <w:szCs w:val="14"/>
              </w:rPr>
              <w:t xml:space="preserve"> </w:t>
            </w:r>
            <w:r w:rsidRPr="009172FD" w:rsidR="009172FD">
              <w:rPr>
                <w:rFonts w:ascii="Verdana" w:hAnsi="Verdana"/>
                <w:b/>
                <w:bCs/>
                <w:i/>
                <w:sz w:val="14"/>
                <w:szCs w:val="14"/>
              </w:rPr>
              <w:t xml:space="preserve">/ </w:t>
            </w:r>
            <w:r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Helicopters</w:t>
            </w:r>
            <w:r w:rsidRPr="00A02F71" w:rsidR="009172F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A02F71" w:rsidR="009172F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or</w:t>
            </w:r>
            <w:r w:rsidRPr="00A02F71" w:rsidR="009172F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FSTD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4004" w:type="dxa"/>
            <w:gridSpan w:val="3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156DCB" w:rsidP="00A02F71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>Registrska številka zrakoplova ali FSTD</w:t>
            </w:r>
            <w:r w:rsidR="004434C5">
              <w:rPr>
                <w:rFonts w:ascii="Verdana" w:hAnsi="Verdana"/>
                <w:bCs/>
                <w:i/>
                <w:sz w:val="13"/>
                <w:szCs w:val="13"/>
              </w:rPr>
              <w:t xml:space="preserve"> /</w:t>
            </w:r>
          </w:p>
          <w:p w:rsidR="00156DCB" w:rsidP="00A02F71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Registration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aircraft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FSTD</w:t>
            </w:r>
            <w:r w:rsidRPr="0017236A" w:rsidR="004434C5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</w:tc>
        <w:tc>
          <w:tcPr>
            <w:tcW w:w="212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156DCB" w:rsidP="00A02F71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>Tip zrakoplova</w:t>
            </w:r>
            <w:r w:rsidR="004434C5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</w:p>
          <w:p w:rsidR="00156DCB" w:rsidP="00A02F71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Type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156DCB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(A/C)</w:t>
            </w:r>
            <w:r w:rsidRPr="0017236A" w:rsidR="004434C5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</w:tc>
        <w:tc>
          <w:tcPr>
            <w:tcW w:w="418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156DCB" w:rsidP="00A02F71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>Opombe</w:t>
            </w:r>
            <w:r w:rsidR="004434C5">
              <w:rPr>
                <w:rFonts w:ascii="Verdana" w:hAnsi="Verdana"/>
                <w:bCs/>
                <w:i/>
                <w:sz w:val="13"/>
                <w:szCs w:val="13"/>
              </w:rPr>
              <w:t xml:space="preserve">/ </w:t>
            </w:r>
          </w:p>
          <w:p w:rsidR="00156DCB" w:rsidP="00A02F71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434C5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Remarks</w:t>
            </w:r>
            <w:r w:rsidRPr="0017236A" w:rsidR="004434C5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4004" w:type="dxa"/>
            <w:gridSpan w:val="3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212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418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4004" w:type="dxa"/>
            <w:gridSpan w:val="3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212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418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4004" w:type="dxa"/>
            <w:gridSpan w:val="3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212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418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A02F71">
        <w:tblPrEx>
          <w:tblW w:w="10317" w:type="dxa"/>
          <w:tblInd w:w="-602" w:type="dxa"/>
          <w:tblLook w:val="04A0"/>
        </w:tblPrEx>
        <w:tc>
          <w:tcPr>
            <w:tcW w:w="4004" w:type="dxa"/>
            <w:gridSpan w:val="3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212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418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156DCB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317" w:type="dxa"/>
          <w:tblInd w:w="-602" w:type="dxa"/>
          <w:tblLook w:val="04A0"/>
        </w:tblPrEx>
        <w:tc>
          <w:tcPr>
            <w:tcW w:w="4004" w:type="dxa"/>
            <w:gridSpan w:val="3"/>
            <w:tcBorders>
              <w:top w:val="dotted" w:sz="4" w:space="0" w:color="000000"/>
              <w:left w:val="single" w:sz="12" w:space="0" w:color="auto"/>
              <w:bottom w:val="single" w:sz="12" w:space="0" w:color="000000"/>
              <w:right w:val="dotted" w:sz="4" w:space="0" w:color="000000"/>
            </w:tcBorders>
            <w:shd w:val="clear" w:color="auto" w:fill="auto"/>
          </w:tcPr>
          <w:p w:rsidR="00A02F71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2127" w:type="dxa"/>
            <w:gridSpan w:val="2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auto"/>
          </w:tcPr>
          <w:p w:rsidR="00A02F71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4186" w:type="dxa"/>
            <w:gridSpan w:val="3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A02F71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</w:tbl>
    <w:p w:rsidR="009172FD">
      <w:r>
        <w:br w:type="page"/>
      </w:r>
    </w:p>
    <w:tbl>
      <w:tblPr>
        <w:tblW w:w="10303" w:type="dxa"/>
        <w:tblInd w:w="-588" w:type="dxa"/>
        <w:tblLayout w:type="fixed"/>
        <w:tblLook w:val="04A0"/>
      </w:tblPr>
      <w:tblGrid>
        <w:gridCol w:w="841"/>
        <w:gridCol w:w="813"/>
        <w:gridCol w:w="1692"/>
        <w:gridCol w:w="2939"/>
        <w:gridCol w:w="2808"/>
        <w:gridCol w:w="1210"/>
      </w:tblGrid>
      <w:tr w:rsidTr="004434C5">
        <w:tblPrEx>
          <w:tblW w:w="10303" w:type="dxa"/>
          <w:tblInd w:w="-588" w:type="dxa"/>
          <w:tblLayout w:type="fixed"/>
          <w:tblLook w:val="04A0"/>
        </w:tblPrEx>
        <w:tc>
          <w:tcPr>
            <w:tcW w:w="841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B1A78" w:rsidRPr="00595F32" w:rsidP="00156DCB">
            <w:pPr>
              <w:spacing w:before="60" w:after="60"/>
              <w:rPr>
                <w:rFonts w:ascii="Verdana" w:hAnsi="Verdana"/>
                <w:bCs/>
                <w:i/>
                <w:sz w:val="14"/>
                <w:szCs w:val="14"/>
              </w:rPr>
            </w:pPr>
          </w:p>
        </w:tc>
        <w:tc>
          <w:tcPr>
            <w:tcW w:w="9462" w:type="dxa"/>
            <w:gridSpan w:val="5"/>
            <w:tcBorders>
              <w:left w:val="single" w:sz="12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:rsidR="004B1A78" w:rsidRPr="00595F32" w:rsidP="00156DCB">
            <w:pPr>
              <w:spacing w:before="60" w:after="60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  <w:r w:rsidRPr="00595F32">
              <w:rPr>
                <w:rFonts w:ascii="Verdana" w:hAnsi="Verdana"/>
                <w:b/>
                <w:bCs/>
                <w:i/>
                <w:sz w:val="14"/>
                <w:szCs w:val="14"/>
              </w:rPr>
              <w:t>Upoštevanje izkušenj</w:t>
            </w:r>
            <w:r w:rsidR="00156DCB">
              <w:rPr>
                <w:rFonts w:ascii="Verdana" w:hAnsi="Verdana"/>
                <w:b/>
                <w:bCs/>
                <w:i/>
                <w:sz w:val="14"/>
                <w:szCs w:val="14"/>
              </w:rPr>
              <w:t xml:space="preserve"> kot</w:t>
            </w:r>
            <w:r w:rsidR="000D71E4">
              <w:rPr>
                <w:rFonts w:ascii="Verdana" w:hAnsi="Verdana"/>
                <w:b/>
                <w:bCs/>
                <w:i/>
                <w:sz w:val="14"/>
                <w:szCs w:val="14"/>
              </w:rPr>
              <w:t xml:space="preserve"> vodja zrakoplova</w:t>
            </w:r>
            <w:r w:rsidRPr="00595F32">
              <w:rPr>
                <w:rFonts w:ascii="Verdana" w:hAnsi="Verdana"/>
                <w:b/>
                <w:bCs/>
                <w:i/>
                <w:sz w:val="14"/>
                <w:szCs w:val="14"/>
              </w:rPr>
              <w:t xml:space="preserve"> (vpiši podatke) / </w:t>
            </w:r>
            <w:r w:rsidRPr="00595F32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Crediting</w:t>
            </w:r>
            <w:r w:rsidRPr="00595F32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595F32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of</w:t>
            </w:r>
            <w:r w:rsidRPr="00595F32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</w:t>
            </w:r>
            <w:r w:rsidR="000D71E4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flight</w:t>
            </w:r>
            <w:r w:rsidR="000D71E4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</w:t>
            </w:r>
            <w:r w:rsidR="000D71E4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experience</w:t>
            </w:r>
            <w:r w:rsidR="000D71E4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as PIC</w:t>
            </w:r>
            <w:r w:rsidRPr="00595F32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 xml:space="preserve"> (</w:t>
            </w:r>
            <w:r w:rsidRPr="00595F32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fulfill</w:t>
            </w:r>
            <w:r w:rsidRPr="00595F32">
              <w:rPr>
                <w:rFonts w:ascii="Verdana" w:hAnsi="Verdana"/>
                <w:b/>
                <w:bCs/>
                <w:i/>
                <w:color w:val="808080" w:themeColor="background1" w:themeShade="80"/>
                <w:sz w:val="14"/>
                <w:szCs w:val="14"/>
              </w:rPr>
              <w:t>)</w:t>
            </w:r>
          </w:p>
        </w:tc>
      </w:tr>
      <w:tr w:rsidTr="004434C5">
        <w:tblPrEx>
          <w:tblW w:w="10303" w:type="dxa"/>
          <w:tblInd w:w="-588" w:type="dxa"/>
          <w:tblLayout w:type="fixed"/>
          <w:tblLook w:val="04A0"/>
        </w:tblPrEx>
        <w:tc>
          <w:tcPr>
            <w:tcW w:w="165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1E4" w:rsidRPr="00012A81" w:rsidP="000D71E4">
            <w:pPr>
              <w:spacing w:before="80" w:after="60"/>
              <w:rPr>
                <w:rFonts w:ascii="Verdana" w:hAnsi="Verdana"/>
                <w:b/>
                <w:bCs/>
                <w:i/>
                <w:sz w:val="13"/>
                <w:szCs w:val="13"/>
              </w:rPr>
            </w:pPr>
            <w:r w:rsidRPr="00012A81">
              <w:rPr>
                <w:rFonts w:ascii="Verdana" w:hAnsi="Verdana"/>
                <w:b/>
                <w:bCs/>
                <w:i/>
                <w:sz w:val="13"/>
                <w:szCs w:val="13"/>
              </w:rPr>
              <w:t>A/C</w:t>
            </w:r>
          </w:p>
        </w:tc>
        <w:tc>
          <w:tcPr>
            <w:tcW w:w="16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1E4" w:rsidRPr="000D71E4" w:rsidP="000D71E4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Licenca /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Licence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  <w:tc>
          <w:tcPr>
            <w:tcW w:w="29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1E4" w:rsidRPr="000D71E4" w:rsidP="000D71E4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Število ur kot PIC /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Flight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time as PIC</w:t>
            </w:r>
          </w:p>
        </w:tc>
        <w:tc>
          <w:tcPr>
            <w:tcW w:w="28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1E4" w:rsidRPr="000D71E4" w:rsidP="000D71E4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Upoštevane izkušenj /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Credit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given</w:t>
            </w:r>
          </w:p>
        </w:tc>
        <w:tc>
          <w:tcPr>
            <w:tcW w:w="12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D71E4" w:rsidRPr="000D71E4" w:rsidP="000D71E4">
            <w:pPr>
              <w:spacing w:before="8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Največ / </w:t>
            </w:r>
            <w:r w:rsidRPr="00012A8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Max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</w:tc>
      </w:tr>
      <w:tr w:rsidTr="004434C5">
        <w:tblPrEx>
          <w:tblW w:w="10303" w:type="dxa"/>
          <w:tblInd w:w="-588" w:type="dxa"/>
          <w:tblLayout w:type="fixed"/>
          <w:tblLook w:val="04A0"/>
        </w:tblPrEx>
        <w:tc>
          <w:tcPr>
            <w:tcW w:w="1654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0D71E4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Letalo </w:t>
            </w:r>
          </w:p>
          <w:p w:rsidR="00A106BA" w:rsidRPr="000D71E4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A106BA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Aeroplane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0D71E4" w:rsidRPr="000D71E4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0D71E4" w:rsidRPr="000D71E4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0D71E4" w:rsidRPr="000D71E4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D71E4" w:rsidRPr="000D71E4" w:rsidP="00A106BA">
            <w:pPr>
              <w:spacing w:before="80" w:after="100" w:afterAutospacing="1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10% 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max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. </w:t>
            </w:r>
            <w:r w:rsidR="00A106BA">
              <w:rPr>
                <w:rFonts w:ascii="Verdana" w:hAnsi="Verdana"/>
                <w:bCs/>
                <w:i/>
                <w:sz w:val="13"/>
                <w:szCs w:val="13"/>
              </w:rPr>
              <w:t>6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ur / </w:t>
            </w:r>
            <w:r w:rsidRPr="00012A8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hrs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)</w:t>
            </w:r>
          </w:p>
        </w:tc>
      </w:tr>
      <w:tr w:rsidTr="004434C5">
        <w:tblPrEx>
          <w:tblW w:w="10303" w:type="dxa"/>
          <w:tblInd w:w="-588" w:type="dxa"/>
          <w:tblLayout w:type="fixed"/>
          <w:tblLook w:val="04A0"/>
        </w:tblPrEx>
        <w:tc>
          <w:tcPr>
            <w:tcW w:w="1654" w:type="dxa"/>
            <w:gridSpan w:val="2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A106BA" w:rsidP="00A106BA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>Jadralno letalo</w:t>
            </w:r>
          </w:p>
          <w:p w:rsidR="00A106BA" w:rsidRPr="000D71E4" w:rsidP="00A106BA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Sailplane</w:t>
            </w:r>
          </w:p>
        </w:tc>
        <w:tc>
          <w:tcPr>
            <w:tcW w:w="169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A106BA" w:rsidRPr="00595F32" w:rsidP="00A106BA">
            <w:pPr>
              <w:spacing w:before="80" w:after="120"/>
              <w:rPr>
                <w:rFonts w:ascii="Verdana" w:hAnsi="Verdana"/>
                <w:bCs/>
                <w:i/>
                <w:sz w:val="14"/>
                <w:szCs w:val="14"/>
              </w:rPr>
            </w:pPr>
          </w:p>
        </w:tc>
        <w:tc>
          <w:tcPr>
            <w:tcW w:w="293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A106BA" w:rsidRPr="00595F32" w:rsidP="00A106BA">
            <w:pPr>
              <w:spacing w:before="80" w:after="120"/>
              <w:rPr>
                <w:rFonts w:ascii="Verdana" w:hAnsi="Verdana"/>
                <w:bCs/>
                <w:i/>
                <w:sz w:val="14"/>
                <w:szCs w:val="14"/>
              </w:rPr>
            </w:pPr>
          </w:p>
        </w:tc>
        <w:tc>
          <w:tcPr>
            <w:tcW w:w="280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A106BA" w:rsidRPr="00595F32" w:rsidP="00A106BA">
            <w:pPr>
              <w:spacing w:before="80" w:after="120"/>
              <w:rPr>
                <w:rFonts w:ascii="Verdana" w:hAnsi="Verdana"/>
                <w:bCs/>
                <w:i/>
                <w:sz w:val="14"/>
                <w:szCs w:val="14"/>
              </w:rPr>
            </w:pPr>
          </w:p>
        </w:tc>
        <w:tc>
          <w:tcPr>
            <w:tcW w:w="12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106BA" w:rsidRPr="00595F32" w:rsidP="00A106BA">
            <w:pPr>
              <w:spacing w:before="80" w:after="100" w:afterAutospacing="1"/>
              <w:jc w:val="center"/>
              <w:rPr>
                <w:rFonts w:ascii="Verdana" w:hAnsi="Verdana"/>
                <w:bCs/>
                <w:i/>
                <w:sz w:val="14"/>
                <w:szCs w:val="14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>10% (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max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. 6 ur / </w:t>
            </w:r>
            <w:r w:rsidRPr="00012A8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hrs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)</w:t>
            </w:r>
          </w:p>
        </w:tc>
      </w:tr>
      <w:tr w:rsidTr="004434C5">
        <w:tblPrEx>
          <w:tblW w:w="10303" w:type="dxa"/>
          <w:tblInd w:w="-588" w:type="dxa"/>
          <w:tblLayout w:type="fixed"/>
          <w:tblLook w:val="04A0"/>
        </w:tblPrEx>
        <w:tc>
          <w:tcPr>
            <w:tcW w:w="1654" w:type="dxa"/>
            <w:gridSpan w:val="2"/>
            <w:tcBorders>
              <w:top w:val="dotted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1E4" w:rsidRPr="00012A81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012A81">
              <w:rPr>
                <w:rFonts w:ascii="Verdana" w:hAnsi="Verdana"/>
                <w:bCs/>
                <w:i/>
                <w:sz w:val="13"/>
                <w:szCs w:val="13"/>
              </w:rPr>
              <w:t>Zračna ladja</w:t>
            </w:r>
          </w:p>
          <w:p w:rsidR="00012A81" w:rsidRPr="00012A81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012A8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Airship</w:t>
            </w:r>
          </w:p>
        </w:tc>
        <w:tc>
          <w:tcPr>
            <w:tcW w:w="169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1E4" w:rsidRPr="00595F32" w:rsidP="00156DCB">
            <w:pPr>
              <w:spacing w:before="80" w:after="120"/>
              <w:rPr>
                <w:rFonts w:ascii="Verdana" w:hAnsi="Verdana"/>
                <w:bCs/>
                <w:i/>
                <w:sz w:val="14"/>
                <w:szCs w:val="14"/>
              </w:rPr>
            </w:pPr>
          </w:p>
        </w:tc>
        <w:tc>
          <w:tcPr>
            <w:tcW w:w="293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1E4" w:rsidRPr="00595F32" w:rsidP="00156DCB">
            <w:pPr>
              <w:spacing w:before="80" w:after="120"/>
              <w:rPr>
                <w:rFonts w:ascii="Verdana" w:hAnsi="Verdana"/>
                <w:bCs/>
                <w:i/>
                <w:sz w:val="14"/>
                <w:szCs w:val="14"/>
              </w:rPr>
            </w:pPr>
          </w:p>
        </w:tc>
        <w:tc>
          <w:tcPr>
            <w:tcW w:w="2808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1E4" w:rsidRPr="00595F32" w:rsidP="00156DCB">
            <w:pPr>
              <w:spacing w:before="80" w:after="120"/>
              <w:rPr>
                <w:rFonts w:ascii="Verdana" w:hAnsi="Verdana"/>
                <w:bCs/>
                <w:i/>
                <w:sz w:val="14"/>
                <w:szCs w:val="14"/>
              </w:rPr>
            </w:pPr>
          </w:p>
        </w:tc>
        <w:tc>
          <w:tcPr>
            <w:tcW w:w="121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D71E4" w:rsidRPr="00595F32" w:rsidP="00A106BA">
            <w:pPr>
              <w:spacing w:before="80" w:after="100" w:afterAutospacing="1"/>
              <w:jc w:val="center"/>
              <w:rPr>
                <w:rFonts w:ascii="Verdana" w:hAnsi="Verdana"/>
                <w:bCs/>
                <w:i/>
                <w:sz w:val="14"/>
                <w:szCs w:val="14"/>
              </w:rPr>
            </w:pPr>
            <w:r>
              <w:rPr>
                <w:rFonts w:ascii="Verdana" w:hAnsi="Verdana"/>
                <w:bCs/>
                <w:i/>
                <w:sz w:val="13"/>
                <w:szCs w:val="13"/>
              </w:rPr>
              <w:t>10% (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max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. </w:t>
            </w:r>
            <w:r w:rsidR="00A106BA">
              <w:rPr>
                <w:rFonts w:ascii="Verdana" w:hAnsi="Verdana"/>
                <w:bCs/>
                <w:i/>
                <w:sz w:val="13"/>
                <w:szCs w:val="13"/>
              </w:rPr>
              <w:t>6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ur / </w:t>
            </w:r>
            <w:r w:rsidRPr="00012A8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hrs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)</w:t>
            </w:r>
          </w:p>
        </w:tc>
      </w:tr>
      <w:tr w:rsidTr="004434C5">
        <w:tblPrEx>
          <w:tblW w:w="10303" w:type="dxa"/>
          <w:tblInd w:w="-588" w:type="dxa"/>
          <w:tblLayout w:type="fixed"/>
          <w:tblLook w:val="04A0"/>
        </w:tblPrEx>
        <w:tc>
          <w:tcPr>
            <w:tcW w:w="10303" w:type="dxa"/>
            <w:gridSpan w:val="6"/>
            <w:tcBorders>
              <w:top w:val="single" w:sz="4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0D71E4" w:rsidRPr="000D71E4" w:rsidP="000D71E4">
            <w:pPr>
              <w:spacing w:before="80" w:after="60"/>
              <w:jc w:val="right"/>
              <w:rPr>
                <w:rFonts w:ascii="Verdana" w:hAnsi="Verdana"/>
                <w:bCs/>
                <w:i/>
                <w:sz w:val="12"/>
                <w:szCs w:val="14"/>
              </w:rPr>
            </w:pPr>
            <w:r w:rsidRPr="000D71E4">
              <w:rPr>
                <w:rFonts w:ascii="Verdana" w:hAnsi="Verdana"/>
                <w:bCs/>
                <w:i/>
                <w:sz w:val="12"/>
                <w:szCs w:val="14"/>
              </w:rPr>
              <w:t>Nalet se</w:t>
            </w:r>
            <w:r w:rsidR="00A02F71">
              <w:rPr>
                <w:rFonts w:ascii="Verdana" w:hAnsi="Verdana"/>
                <w:bCs/>
                <w:i/>
                <w:sz w:val="12"/>
                <w:szCs w:val="14"/>
              </w:rPr>
              <w:t xml:space="preserve"> ne upošteva nasproti zahtevanim </w:t>
            </w:r>
            <w:r w:rsidRPr="000D71E4">
              <w:rPr>
                <w:rFonts w:ascii="Verdana" w:hAnsi="Verdana"/>
                <w:bCs/>
                <w:i/>
                <w:sz w:val="12"/>
                <w:szCs w:val="14"/>
              </w:rPr>
              <w:t>sa</w:t>
            </w:r>
            <w:r>
              <w:rPr>
                <w:rFonts w:ascii="Verdana" w:hAnsi="Verdana"/>
                <w:bCs/>
                <w:i/>
                <w:sz w:val="12"/>
                <w:szCs w:val="14"/>
              </w:rPr>
              <w:t>mostojn</w:t>
            </w:r>
            <w:r w:rsidR="00A02F71">
              <w:rPr>
                <w:rFonts w:ascii="Verdana" w:hAnsi="Verdana"/>
                <w:bCs/>
                <w:i/>
                <w:sz w:val="12"/>
                <w:szCs w:val="14"/>
              </w:rPr>
              <w:t>im</w:t>
            </w:r>
            <w:r>
              <w:rPr>
                <w:rFonts w:ascii="Verdana" w:hAnsi="Verdana"/>
                <w:bCs/>
                <w:i/>
                <w:sz w:val="12"/>
                <w:szCs w:val="14"/>
              </w:rPr>
              <w:t xml:space="preserve"> </w:t>
            </w:r>
            <w:r w:rsidR="00A02F71">
              <w:rPr>
                <w:rFonts w:ascii="Verdana" w:hAnsi="Verdana"/>
                <w:bCs/>
                <w:i/>
                <w:sz w:val="12"/>
                <w:szCs w:val="14"/>
              </w:rPr>
              <w:t>uram</w:t>
            </w:r>
            <w:r>
              <w:rPr>
                <w:rFonts w:ascii="Verdana" w:hAnsi="Verdana"/>
                <w:bCs/>
                <w:i/>
                <w:sz w:val="12"/>
                <w:szCs w:val="14"/>
              </w:rPr>
              <w:t xml:space="preserve"> pod nadzorom.</w:t>
            </w:r>
          </w:p>
          <w:p w:rsidR="004B1A78" w:rsidRPr="000D71E4" w:rsidP="000D71E4">
            <w:pPr>
              <w:spacing w:before="80" w:after="60"/>
              <w:jc w:val="right"/>
              <w:rPr>
                <w:rFonts w:ascii="Verdana" w:hAnsi="Verdana"/>
                <w:bCs/>
                <w:i/>
                <w:sz w:val="12"/>
                <w:szCs w:val="14"/>
              </w:rPr>
            </w:pP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The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amount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of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credit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given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shall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in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any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case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not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include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the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requirements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of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supervised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solo 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flight</w:t>
            </w:r>
            <w:r w:rsidRPr="000D71E4"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 xml:space="preserve"> time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2"/>
                <w:szCs w:val="14"/>
              </w:rPr>
              <w:t>.</w:t>
            </w:r>
          </w:p>
        </w:tc>
      </w:tr>
    </w:tbl>
    <w:p w:rsidR="009172FD" w:rsidRPr="00FB3311">
      <w:pPr>
        <w:rPr>
          <w:rFonts w:ascii="Verdana" w:hAnsi="Verdana"/>
          <w:sz w:val="14"/>
        </w:rPr>
      </w:pPr>
    </w:p>
    <w:tbl>
      <w:tblPr>
        <w:tblW w:w="10289" w:type="dxa"/>
        <w:tblInd w:w="-574" w:type="dxa"/>
        <w:tblLook w:val="04A0"/>
      </w:tblPr>
      <w:tblGrid>
        <w:gridCol w:w="827"/>
        <w:gridCol w:w="6064"/>
        <w:gridCol w:w="3398"/>
      </w:tblGrid>
      <w:tr w:rsidTr="000D7773">
        <w:tblPrEx>
          <w:tblW w:w="10289" w:type="dxa"/>
          <w:tblInd w:w="-574" w:type="dxa"/>
          <w:tblLook w:val="04A0"/>
        </w:tblPrEx>
        <w:tc>
          <w:tcPr>
            <w:tcW w:w="827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A4B53" w:rsidRPr="00595F32" w:rsidP="00156DCB">
            <w:pPr>
              <w:spacing w:before="60" w:after="60"/>
              <w:rPr>
                <w:rFonts w:ascii="Verdana" w:hAnsi="Verdana"/>
                <w:bCs/>
                <w:i/>
                <w:sz w:val="14"/>
                <w:szCs w:val="14"/>
              </w:rPr>
            </w:pPr>
          </w:p>
        </w:tc>
        <w:tc>
          <w:tcPr>
            <w:tcW w:w="946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F2F2F2" w:themeFill="background1" w:themeFillShade="F2"/>
          </w:tcPr>
          <w:p w:rsidR="005A4B53" w:rsidRPr="003A1CAC" w:rsidP="004434C5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3A1CAC">
              <w:rPr>
                <w:rFonts w:ascii="Verdana" w:hAnsi="Verdana"/>
                <w:b/>
                <w:bCs/>
                <w:sz w:val="14"/>
                <w:szCs w:val="14"/>
              </w:rPr>
              <w:t xml:space="preserve">Podatki o </w:t>
            </w:r>
            <w:r w:rsidRPr="003A1CAC">
              <w:rPr>
                <w:rFonts w:ascii="Verdana" w:hAnsi="Verdana"/>
                <w:b/>
                <w:bCs/>
                <w:sz w:val="14"/>
                <w:szCs w:val="14"/>
              </w:rPr>
              <w:t>ATO</w:t>
            </w:r>
            <w:r w:rsidRPr="003A1CAC">
              <w:rPr>
                <w:rFonts w:ascii="Verdana" w:hAnsi="Verdana"/>
                <w:b/>
                <w:bCs/>
                <w:sz w:val="14"/>
                <w:szCs w:val="14"/>
              </w:rPr>
              <w:t xml:space="preserve"> ali </w:t>
            </w:r>
            <w:r w:rsidRPr="003A1CAC" w:rsidR="00245CD5">
              <w:rPr>
                <w:rFonts w:ascii="Verdana" w:hAnsi="Verdana"/>
                <w:b/>
                <w:bCs/>
                <w:sz w:val="14"/>
                <w:szCs w:val="14"/>
              </w:rPr>
              <w:t>DTO</w:t>
            </w:r>
            <w:r w:rsidRPr="003A1CAC"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/ 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Details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o</w:t>
            </w:r>
            <w:r w:rsidRPr="003A1CAC" w:rsidR="004434C5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f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ATO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or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3A1CAC" w:rsidR="00245CD5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DTO</w:t>
            </w:r>
          </w:p>
        </w:tc>
      </w:tr>
      <w:tr w:rsidTr="000D7773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3"/>
            <w:tcBorders>
              <w:top w:val="single" w:sz="12" w:space="0" w:color="000000"/>
              <w:left w:val="single" w:sz="12" w:space="0" w:color="auto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AA7D2F" w:rsidRPr="00FB3311" w:rsidP="00156DCB">
            <w:pPr>
              <w:spacing w:before="8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O</w:t>
            </w:r>
            <w:r w:rsidRPr="003A1CAC" w:rsidR="00F30B19">
              <w:rPr>
                <w:rFonts w:ascii="Verdana" w:hAnsi="Verdana"/>
                <w:bCs/>
                <w:sz w:val="13"/>
                <w:szCs w:val="13"/>
              </w:rPr>
              <w:t>rganizacija za usposabljanje (ATO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>/DTO</w:t>
            </w:r>
            <w:r w:rsidRPr="003A1CAC" w:rsidR="00F30B19">
              <w:rPr>
                <w:rFonts w:ascii="Verdana" w:hAnsi="Verdana"/>
                <w:bCs/>
                <w:sz w:val="13"/>
                <w:szCs w:val="13"/>
              </w:rPr>
              <w:t>)</w:t>
            </w:r>
            <w:r w:rsidRPr="00F01A2C" w:rsidR="00F30B19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B33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</w:t>
            </w:r>
            <w:r w:rsidRPr="00F01A2C" w:rsidR="00F30B19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raining</w:t>
            </w:r>
            <w:r w:rsidRPr="00F01A2C" w:rsidR="00F30B19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organisation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(ATO/DTO)</w:t>
            </w:r>
            <w:r w:rsidRPr="00F01A2C" w:rsidR="00F30B19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9518E0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3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F30B19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Številka potrdila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Certificate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number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9518E0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3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FB3311" w:rsidP="00156DCB">
            <w:pPr>
              <w:spacing w:before="80" w:after="120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Poslovni naslov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B33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Address</w:t>
            </w:r>
            <w:r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:</w:t>
            </w:r>
          </w:p>
          <w:p w:rsidR="00FB3311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3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FB3311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Telefonska številka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B33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Contact</w:t>
            </w:r>
            <w:r w:rsidRPr="00FB33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B33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number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FB3311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3"/>
            <w:tcBorders>
              <w:top w:val="dotted" w:sz="4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:rsidR="00FB3311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Elektronska pošta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B33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e-mail</w:t>
            </w:r>
            <w:r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FB3311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  <w:tr w:rsidTr="000D7773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3"/>
            <w:tcBorders>
              <w:top w:val="single" w:sz="12" w:space="0" w:color="000000"/>
            </w:tcBorders>
            <w:shd w:val="clear" w:color="auto" w:fill="auto"/>
          </w:tcPr>
          <w:p w:rsidR="005A4B53" w:rsidRPr="00595F32" w:rsidP="00123CB8">
            <w:pPr>
              <w:jc w:val="center"/>
              <w:rPr>
                <w:rFonts w:ascii="Verdana" w:hAnsi="Verdana"/>
                <w:bCs/>
                <w:i/>
                <w:sz w:val="14"/>
                <w:szCs w:val="14"/>
              </w:rPr>
            </w:pPr>
          </w:p>
        </w:tc>
      </w:tr>
      <w:tr w:rsidTr="000D7773">
        <w:tblPrEx>
          <w:tblW w:w="10289" w:type="dxa"/>
          <w:tblInd w:w="-574" w:type="dxa"/>
          <w:tblLook w:val="04A0"/>
        </w:tblPrEx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19" w:rsidRPr="00595F32" w:rsidP="00156DCB">
            <w:pPr>
              <w:spacing w:before="60" w:after="60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946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30B19" w:rsidRPr="003A1CAC" w:rsidP="00156DCB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3A1CAC">
              <w:rPr>
                <w:rFonts w:ascii="Verdana" w:hAnsi="Verdana"/>
                <w:b/>
                <w:bCs/>
                <w:sz w:val="14"/>
                <w:szCs w:val="14"/>
              </w:rPr>
              <w:t xml:space="preserve">Izjava vodje usposabljanja / 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Head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of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training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3A1CAC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declaration</w:t>
            </w:r>
          </w:p>
        </w:tc>
      </w:tr>
      <w:tr w:rsidTr="000D7773">
        <w:tblPrEx>
          <w:tblW w:w="10289" w:type="dxa"/>
          <w:tblInd w:w="-574" w:type="dxa"/>
          <w:tblLook w:val="04A0"/>
        </w:tblPrEx>
        <w:trPr>
          <w:trHeight w:val="2330"/>
        </w:trPr>
        <w:tc>
          <w:tcPr>
            <w:tcW w:w="10289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30B19" w:rsidRPr="003A1CAC" w:rsidP="00012A81">
            <w:pPr>
              <w:spacing w:before="8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Potrjujem, da je zgoraj navedeni kandidat izpolnil predpogoje in zahteve v skladu z</w:t>
            </w:r>
            <w:r w:rsidRPr="003A1CAC" w:rsidR="00FB3311">
              <w:rPr>
                <w:rFonts w:ascii="Verdana" w:hAnsi="Verdana"/>
                <w:bCs/>
                <w:sz w:val="13"/>
                <w:szCs w:val="13"/>
              </w:rPr>
              <w:t xml:space="preserve"> Poddelom C Priloge I (del FCL) Uredbe (EU) št. 1178/2011 s spremembami 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in uspešno zaključil tečaj usposabljanja za pridobitev </w:t>
            </w:r>
            <w:r w:rsidRPr="003A1CAC" w:rsidR="00FB3311">
              <w:rPr>
                <w:rFonts w:ascii="Verdana" w:hAnsi="Verdana"/>
                <w:bCs/>
                <w:sz w:val="13"/>
                <w:szCs w:val="13"/>
              </w:rPr>
              <w:t xml:space="preserve">licence športnega pilota </w:t>
            </w:r>
            <w:r w:rsidR="002B42BC">
              <w:rPr>
                <w:rFonts w:ascii="Verdana" w:hAnsi="Verdana"/>
                <w:bCs/>
                <w:sz w:val="13"/>
                <w:szCs w:val="13"/>
              </w:rPr>
              <w:t>helikopterja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>.</w:t>
            </w:r>
          </w:p>
          <w:p w:rsidR="00A02F71" w:rsidRPr="003A1CAC" w:rsidP="00012A81">
            <w:pPr>
              <w:spacing w:before="8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</w:p>
          <w:p w:rsidR="00156DCB" w:rsidRPr="003A1CAC" w:rsidP="00012A81">
            <w:pPr>
              <w:spacing w:before="8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3A1CAC">
              <w:rPr>
                <w:rFonts w:ascii="Verdana" w:hAnsi="Verdana"/>
                <w:bCs/>
                <w:sz w:val="13"/>
                <w:szCs w:val="13"/>
              </w:rPr>
              <w:t>Nadalje potrjujem, da sem pregledal/a kandidatov pilotski dnevnik in ugotavljam, da so zapisi v celoti ustrezni, s čimer kandidat izpolnjuje izkušnje v letenju, ki so potrebni za pridobitev</w:t>
            </w:r>
            <w:r w:rsidRPr="003A1CAC" w:rsidR="00FB3311">
              <w:rPr>
                <w:rFonts w:ascii="Verdana" w:hAnsi="Verdana"/>
                <w:bCs/>
                <w:sz w:val="13"/>
                <w:szCs w:val="13"/>
              </w:rPr>
              <w:t xml:space="preserve"> licence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3A1CAC" w:rsidR="00FB3311">
              <w:rPr>
                <w:rFonts w:ascii="Verdana" w:hAnsi="Verdana"/>
                <w:bCs/>
                <w:sz w:val="13"/>
                <w:szCs w:val="13"/>
              </w:rPr>
              <w:t xml:space="preserve">športnega pilota </w:t>
            </w:r>
            <w:r w:rsidR="002B42BC">
              <w:rPr>
                <w:rFonts w:ascii="Verdana" w:hAnsi="Verdana"/>
                <w:bCs/>
                <w:sz w:val="13"/>
                <w:szCs w:val="13"/>
              </w:rPr>
              <w:t>helikopterja</w:t>
            </w:r>
            <w:r w:rsidRPr="003A1CAC">
              <w:rPr>
                <w:rFonts w:ascii="Verdana" w:hAnsi="Verdana"/>
                <w:bCs/>
                <w:sz w:val="13"/>
                <w:szCs w:val="13"/>
              </w:rPr>
              <w:t>.</w:t>
            </w:r>
          </w:p>
          <w:p w:rsidR="00156DCB" w:rsidP="00012A81">
            <w:pPr>
              <w:spacing w:before="8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</w:p>
          <w:p w:rsidR="00F30B19" w:rsidRPr="00F01A2C" w:rsidP="00012A81">
            <w:pPr>
              <w:spacing w:before="80" w:after="60"/>
              <w:jc w:val="both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I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certify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that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abovenamed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candidate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has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met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pre-requisite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requirements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in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accordance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with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FB33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Subpart</w:t>
            </w:r>
            <w:r w:rsidR="00FB33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C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B54FF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Part-FCL</w:t>
            </w:r>
            <w:r w:rsidR="00B54FF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B54FF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="00B54FF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B54FF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Regulation</w:t>
            </w:r>
            <w:r w:rsidR="00B54FF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(EU) 1178/2011 as </w:t>
            </w:r>
            <w:r w:rsidR="00B54FF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amended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training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FB3311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programme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,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has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satisfactorily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completed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 </w:t>
            </w:r>
            <w:r w:rsidR="008B3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training</w:t>
            </w:r>
            <w:r w:rsidR="008B3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course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for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grant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8B3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Private</w:t>
            </w:r>
            <w:r w:rsidR="008B398D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Pilot Licence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Helicopter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). </w:t>
            </w:r>
          </w:p>
          <w:p w:rsidR="00A02F71" w:rsidP="00012A81">
            <w:pPr>
              <w:spacing w:before="80" w:after="60"/>
              <w:jc w:val="both"/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</w:pPr>
          </w:p>
          <w:p w:rsidR="00F30B19" w:rsidRPr="00F01A2C" w:rsidP="00012A81">
            <w:pPr>
              <w:spacing w:before="80" w:after="60"/>
              <w:jc w:val="both"/>
              <w:rPr>
                <w:rFonts w:ascii="Verdana" w:hAnsi="Verdana"/>
                <w:b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I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further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certify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that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I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have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examined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applicants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flying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logbook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(s)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that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entries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contained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therein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meet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, in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full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,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flying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experience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requirements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for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the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grant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a Part-FCL </w:t>
            </w:r>
            <w:r w:rsidR="00B54FF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Private</w:t>
            </w:r>
            <w:r w:rsidR="00B54FF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Pilot Licence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Helicopter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).</w:t>
            </w:r>
          </w:p>
        </w:tc>
      </w:tr>
      <w:tr w:rsidTr="000D7773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3"/>
            <w:tcBorders>
              <w:top w:val="dotted" w:sz="4" w:space="0" w:color="000000"/>
              <w:left w:val="single" w:sz="12" w:space="0" w:color="auto"/>
              <w:bottom w:val="dotted" w:sz="4" w:space="0" w:color="000000"/>
              <w:right w:val="single" w:sz="12" w:space="0" w:color="auto"/>
            </w:tcBorders>
            <w:shd w:val="clear" w:color="auto" w:fill="auto"/>
          </w:tcPr>
          <w:p w:rsidR="00F30B19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Ime in priimek </w:t>
            </w:r>
            <w:r w:rsidR="002B42BC">
              <w:rPr>
                <w:rFonts w:ascii="Verdana" w:hAnsi="Verdana"/>
                <w:bCs/>
                <w:i/>
                <w:sz w:val="13"/>
                <w:szCs w:val="13"/>
              </w:rPr>
              <w:t>vodje usposabljanja (HT)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 /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Family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Given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Name</w:t>
            </w:r>
            <w:r w:rsidRPr="00F01A2C"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H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ead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raining</w:t>
            </w:r>
            <w:r w:rsidR="002B42B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(HT)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9518E0" w:rsidRPr="008018A4" w:rsidP="00156DCB">
            <w:pPr>
              <w:spacing w:before="80" w:after="12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0D7773">
        <w:tblPrEx>
          <w:tblW w:w="10289" w:type="dxa"/>
          <w:tblInd w:w="-574" w:type="dxa"/>
          <w:tblLook w:val="04A0"/>
        </w:tblPrEx>
        <w:tc>
          <w:tcPr>
            <w:tcW w:w="6891" w:type="dxa"/>
            <w:gridSpan w:val="2"/>
            <w:tcBorders>
              <w:top w:val="dotted" w:sz="4" w:space="0" w:color="000000"/>
              <w:left w:val="single" w:sz="12" w:space="0" w:color="auto"/>
              <w:bottom w:val="dotted" w:sz="4" w:space="0" w:color="000000"/>
            </w:tcBorders>
            <w:shd w:val="clear" w:color="auto" w:fill="auto"/>
          </w:tcPr>
          <w:p w:rsidR="005A4B53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Podpis /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Signature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9518E0" w:rsidRPr="008018A4" w:rsidP="00156DCB">
            <w:pPr>
              <w:spacing w:before="80" w:after="120"/>
              <w:rPr>
                <w:rFonts w:ascii="Verdana" w:hAnsi="Verdana"/>
                <w:bCs/>
                <w:sz w:val="13"/>
                <w:szCs w:val="13"/>
              </w:rPr>
            </w:pPr>
          </w:p>
        </w:tc>
        <w:tc>
          <w:tcPr>
            <w:tcW w:w="3398" w:type="dxa"/>
            <w:vMerge w:val="restart"/>
            <w:tcBorders>
              <w:top w:val="dotted" w:sz="4" w:space="0" w:color="000000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5A4B53" w:rsidRPr="00F01A2C" w:rsidP="00156DCB">
            <w:pPr>
              <w:spacing w:before="80" w:after="120"/>
              <w:jc w:val="center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0D15CE">
              <w:rPr>
                <w:rFonts w:ascii="Verdana" w:hAnsi="Verdana"/>
                <w:bCs/>
                <w:i/>
                <w:color w:val="808080" w:themeColor="background1" w:themeShade="80"/>
                <w:sz w:val="9"/>
                <w:szCs w:val="13"/>
              </w:rPr>
              <w:t>Žig ATO</w:t>
            </w:r>
            <w:r w:rsidR="000D71E4">
              <w:rPr>
                <w:rFonts w:ascii="Verdana" w:hAnsi="Verdana"/>
                <w:bCs/>
                <w:i/>
                <w:color w:val="808080" w:themeColor="background1" w:themeShade="80"/>
                <w:sz w:val="9"/>
                <w:szCs w:val="13"/>
              </w:rPr>
              <w:t>/DTO</w:t>
            </w:r>
            <w:r w:rsidRPr="000D15CE">
              <w:rPr>
                <w:rFonts w:ascii="Verdana" w:hAnsi="Verdana"/>
                <w:bCs/>
                <w:i/>
                <w:color w:val="808080" w:themeColor="background1" w:themeShade="80"/>
                <w:sz w:val="9"/>
                <w:szCs w:val="13"/>
              </w:rPr>
              <w:t xml:space="preserve"> / ATO</w:t>
            </w:r>
            <w:r w:rsidR="000D71E4">
              <w:rPr>
                <w:rFonts w:ascii="Verdana" w:hAnsi="Verdana"/>
                <w:bCs/>
                <w:i/>
                <w:color w:val="808080" w:themeColor="background1" w:themeShade="80"/>
                <w:sz w:val="9"/>
                <w:szCs w:val="13"/>
              </w:rPr>
              <w:t>/DTO</w:t>
            </w:r>
            <w:r w:rsidRPr="000D15CE">
              <w:rPr>
                <w:rFonts w:ascii="Verdana" w:hAnsi="Verdana"/>
                <w:bCs/>
                <w:i/>
                <w:color w:val="808080" w:themeColor="background1" w:themeShade="80"/>
                <w:sz w:val="9"/>
                <w:szCs w:val="13"/>
              </w:rPr>
              <w:t xml:space="preserve"> </w:t>
            </w:r>
            <w:r w:rsidRPr="000D15CE">
              <w:rPr>
                <w:rFonts w:ascii="Verdana" w:hAnsi="Verdana"/>
                <w:bCs/>
                <w:i/>
                <w:color w:val="808080" w:themeColor="background1" w:themeShade="80"/>
                <w:sz w:val="9"/>
                <w:szCs w:val="13"/>
              </w:rPr>
              <w:t>Stamp</w:t>
            </w:r>
          </w:p>
        </w:tc>
      </w:tr>
      <w:tr w:rsidTr="000D7773">
        <w:tblPrEx>
          <w:tblW w:w="10289" w:type="dxa"/>
          <w:tblInd w:w="-574" w:type="dxa"/>
          <w:tblLook w:val="04A0"/>
        </w:tblPrEx>
        <w:tc>
          <w:tcPr>
            <w:tcW w:w="6891" w:type="dxa"/>
            <w:gridSpan w:val="2"/>
            <w:tcBorders>
              <w:top w:val="dotted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A4B53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 xml:space="preserve">Kraj in datum /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Place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date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9518E0" w:rsidRPr="008018A4" w:rsidP="00156DCB">
            <w:pPr>
              <w:spacing w:before="80" w:after="120"/>
              <w:rPr>
                <w:rFonts w:ascii="Verdana" w:hAnsi="Verdana"/>
                <w:bCs/>
                <w:sz w:val="13"/>
                <w:szCs w:val="13"/>
              </w:rPr>
            </w:pPr>
            <w:bookmarkStart w:id="0" w:name="_GoBack"/>
            <w:bookmarkEnd w:id="0"/>
          </w:p>
        </w:tc>
        <w:tc>
          <w:tcPr>
            <w:tcW w:w="339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4B53" w:rsidRPr="00F01A2C" w:rsidP="00156DCB">
            <w:pPr>
              <w:spacing w:before="80" w:after="120"/>
              <w:rPr>
                <w:rFonts w:ascii="Verdana" w:hAnsi="Verdana"/>
                <w:bCs/>
                <w:i/>
                <w:sz w:val="13"/>
                <w:szCs w:val="13"/>
              </w:rPr>
            </w:pPr>
          </w:p>
        </w:tc>
      </w:tr>
    </w:tbl>
    <w:p w:rsidR="00123CB8" w:rsidRPr="00595F32">
      <w:pPr>
        <w:rPr>
          <w:rFonts w:ascii="Verdana" w:hAnsi="Verdana"/>
          <w:b/>
          <w:bCs/>
          <w:sz w:val="16"/>
        </w:rPr>
      </w:pPr>
      <w:r w:rsidRPr="00595F32">
        <w:rPr>
          <w:rFonts w:ascii="Verdana" w:hAnsi="Verdana"/>
          <w:b/>
          <w:bCs/>
          <w:sz w:val="16"/>
        </w:rPr>
        <w:br w:type="page"/>
      </w:r>
    </w:p>
    <w:tbl>
      <w:tblPr>
        <w:tblW w:w="10289" w:type="dxa"/>
        <w:tblInd w:w="-574" w:type="dxa"/>
        <w:tblLook w:val="04A0"/>
      </w:tblPr>
      <w:tblGrid>
        <w:gridCol w:w="887"/>
        <w:gridCol w:w="2507"/>
        <w:gridCol w:w="35"/>
        <w:gridCol w:w="1823"/>
        <w:gridCol w:w="1607"/>
        <w:gridCol w:w="236"/>
        <w:gridCol w:w="3194"/>
      </w:tblGrid>
      <w:tr w:rsidTr="004434C5">
        <w:tblPrEx>
          <w:tblW w:w="10289" w:type="dxa"/>
          <w:tblInd w:w="-574" w:type="dxa"/>
          <w:tblLook w:val="04A0"/>
        </w:tblPrEx>
        <w:trPr>
          <w:trHeight w:val="229"/>
        </w:trPr>
        <w:tc>
          <w:tcPr>
            <w:tcW w:w="887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</w:tcPr>
          <w:p w:rsidR="008C7AEA" w:rsidRPr="00595F32" w:rsidP="004F37D5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95F32">
              <w:rPr>
                <w:rFonts w:ascii="Verdana" w:hAnsi="Verdana"/>
                <w:b/>
                <w:bCs/>
              </w:rPr>
              <w:br w:type="page"/>
            </w:r>
          </w:p>
        </w:tc>
        <w:tc>
          <w:tcPr>
            <w:tcW w:w="9402" w:type="dxa"/>
            <w:gridSpan w:val="6"/>
            <w:tcBorders>
              <w:bottom w:val="single" w:sz="12" w:space="0" w:color="auto"/>
            </w:tcBorders>
            <w:shd w:val="clear" w:color="auto" w:fill="E7E6E6"/>
            <w:vAlign w:val="center"/>
          </w:tcPr>
          <w:p w:rsidR="008C7AEA" w:rsidRPr="00595F32" w:rsidP="004F3EDD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>Poročilo</w:t>
            </w:r>
            <w:r w:rsidRPr="00595F32" w:rsidR="008C77F0">
              <w:rPr>
                <w:rFonts w:ascii="Verdana" w:hAnsi="Verdana"/>
                <w:b/>
                <w:bCs/>
                <w:sz w:val="14"/>
                <w:szCs w:val="14"/>
              </w:rPr>
              <w:t xml:space="preserve"> o letu</w:t>
            </w: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 xml:space="preserve"> / 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Report</w:t>
            </w:r>
            <w:r w:rsidRPr="00595F32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595F32" w:rsidR="004F3ED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form</w:t>
            </w: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5F32" w:rsidRPr="00595F32" w:rsidP="00595F32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935EA" w:rsidRPr="00595F32" w:rsidP="00283F77">
            <w:pPr>
              <w:pStyle w:val="ListParagraph"/>
              <w:numPr>
                <w:ilvl w:val="0"/>
                <w:numId w:val="4"/>
              </w:numPr>
              <w:spacing w:before="60" w:after="60"/>
              <w:ind w:left="743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95F32">
              <w:rPr>
                <w:rFonts w:ascii="Verdana" w:hAnsi="Verdana"/>
                <w:b/>
                <w:bCs/>
                <w:sz w:val="14"/>
                <w:szCs w:val="14"/>
              </w:rPr>
              <w:t xml:space="preserve">Podrobnosti o letu / </w:t>
            </w:r>
            <w:r w:rsidRPr="00595F32" w:rsidR="004F3ED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Details</w:t>
            </w:r>
            <w:r w:rsidRPr="00595F32" w:rsidR="004F3ED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595F32" w:rsidR="004F3ED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of</w:t>
            </w:r>
            <w:r w:rsidRPr="00595F32" w:rsidR="004F3ED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595F32" w:rsidR="004F3EDD">
              <w:rPr>
                <w:rFonts w:ascii="Verdana" w:hAnsi="Verdana"/>
                <w:b/>
                <w:bCs/>
                <w:color w:val="808080" w:themeColor="background1" w:themeShade="80"/>
                <w:sz w:val="14"/>
                <w:szCs w:val="14"/>
              </w:rPr>
              <w:t>flight</w:t>
            </w: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3394" w:type="dxa"/>
            <w:gridSpan w:val="2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684F" w:rsidRPr="002B42BC" w:rsidP="007318A2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Skupina, razred, tip zrakoplova:</w:t>
            </w:r>
          </w:p>
          <w:p w:rsidR="0016684F" w:rsidRPr="00F01A2C" w:rsidP="007318A2">
            <w:pPr>
              <w:spacing w:before="60" w:after="60"/>
              <w:rPr>
                <w:rFonts w:ascii="Verdana" w:hAnsi="Verdana"/>
                <w:b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Group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,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class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,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type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aircraft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3EDD" w:rsidRPr="00F01A2C" w:rsidP="007318A2">
            <w:pPr>
              <w:spacing w:before="60" w:after="60"/>
              <w:rPr>
                <w:rFonts w:ascii="Verdana" w:hAnsi="Verdana"/>
                <w:sz w:val="13"/>
                <w:szCs w:val="13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3394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684F" w:rsidRPr="00F01A2C" w:rsidP="007318A2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Registracija</w:t>
            </w:r>
            <w:r w:rsidRPr="00F01A2C">
              <w:rPr>
                <w:rFonts w:ascii="Verdana" w:hAnsi="Verdana"/>
                <w:bCs/>
                <w:i/>
                <w:sz w:val="13"/>
                <w:szCs w:val="13"/>
              </w:rPr>
              <w:t>:</w:t>
            </w:r>
          </w:p>
          <w:p w:rsidR="006935EA" w:rsidRPr="00F01A2C" w:rsidP="007318A2">
            <w:pPr>
              <w:spacing w:before="60" w:after="60"/>
              <w:rPr>
                <w:rFonts w:ascii="Verdana" w:hAnsi="Verdana"/>
                <w:b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Registration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  <w:tc>
          <w:tcPr>
            <w:tcW w:w="6895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C2782" w:rsidRPr="00F01A2C" w:rsidP="007318A2">
            <w:pPr>
              <w:spacing w:before="60" w:after="60"/>
              <w:rPr>
                <w:rFonts w:ascii="Verdana" w:hAnsi="Verdana"/>
                <w:sz w:val="13"/>
                <w:szCs w:val="13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33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6684F" w:rsidRPr="002B42BC" w:rsidP="007318A2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Letališče ali kraj:</w:t>
            </w:r>
          </w:p>
          <w:p w:rsidR="006935EA" w:rsidRPr="00F01A2C" w:rsidP="007318A2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Aedrodrome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>or</w:t>
            </w:r>
            <w:r w:rsidRPr="00F01A2C">
              <w:rPr>
                <w:rFonts w:ascii="Verdana" w:hAnsi="Verdana"/>
                <w:bCs/>
                <w:i/>
                <w:color w:val="808080" w:themeColor="background1" w:themeShade="80"/>
                <w:sz w:val="13"/>
                <w:szCs w:val="13"/>
              </w:rPr>
              <w:t xml:space="preserve"> site: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15E" w:rsidRPr="002B42BC" w:rsidP="007318A2">
            <w:pPr>
              <w:spacing w:before="60" w:after="60"/>
              <w:rPr>
                <w:rFonts w:ascii="Verdana" w:hAnsi="Verdana"/>
                <w:sz w:val="13"/>
                <w:szCs w:val="13"/>
              </w:rPr>
            </w:pPr>
            <w:r w:rsidRPr="002B42BC">
              <w:rPr>
                <w:rFonts w:ascii="Verdana" w:hAnsi="Verdana"/>
                <w:sz w:val="13"/>
                <w:szCs w:val="13"/>
              </w:rPr>
              <w:t>Čas vzleta:</w:t>
            </w:r>
          </w:p>
          <w:p w:rsidR="006935EA" w:rsidRPr="00F01A2C" w:rsidP="007318A2">
            <w:pPr>
              <w:spacing w:before="60" w:after="60"/>
              <w:rPr>
                <w:rFonts w:ascii="Verdana" w:hAnsi="Verdana"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Take-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off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time: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15E" w:rsidRPr="002B42BC" w:rsidP="007318A2">
            <w:pPr>
              <w:spacing w:before="60" w:after="60"/>
              <w:rPr>
                <w:rFonts w:ascii="Verdana" w:hAnsi="Verdana"/>
                <w:sz w:val="13"/>
                <w:szCs w:val="13"/>
              </w:rPr>
            </w:pPr>
            <w:r w:rsidRPr="002B42BC">
              <w:rPr>
                <w:rFonts w:ascii="Verdana" w:hAnsi="Verdana"/>
                <w:sz w:val="13"/>
                <w:szCs w:val="13"/>
              </w:rPr>
              <w:t>Čas pristanka:</w:t>
            </w:r>
          </w:p>
          <w:p w:rsidR="004F3EDD" w:rsidRPr="00F01A2C" w:rsidP="007318A2">
            <w:pPr>
              <w:spacing w:before="60" w:after="60"/>
              <w:rPr>
                <w:rFonts w:ascii="Verdana" w:hAnsi="Verdana"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Landing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time:</w:t>
            </w:r>
          </w:p>
        </w:tc>
        <w:tc>
          <w:tcPr>
            <w:tcW w:w="319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15E" w:rsidRPr="002B42BC" w:rsidP="007318A2">
            <w:pPr>
              <w:spacing w:before="60" w:after="60"/>
              <w:rPr>
                <w:rFonts w:ascii="Verdana" w:hAnsi="Verdana"/>
                <w:sz w:val="13"/>
                <w:szCs w:val="13"/>
              </w:rPr>
            </w:pPr>
            <w:r w:rsidRPr="002B42BC">
              <w:rPr>
                <w:rFonts w:ascii="Verdana" w:hAnsi="Verdana"/>
                <w:sz w:val="13"/>
                <w:szCs w:val="13"/>
              </w:rPr>
              <w:t>Čas letenja:</w:t>
            </w:r>
          </w:p>
          <w:p w:rsidR="004F3EDD" w:rsidRPr="00F01A2C" w:rsidP="007318A2">
            <w:pPr>
              <w:spacing w:before="60" w:after="60"/>
              <w:rPr>
                <w:rFonts w:ascii="Verdana" w:hAnsi="Verdana"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Flight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time</w:t>
            </w:r>
            <w:r w:rsidRPr="00F01A2C" w:rsidR="002E715E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3394" w:type="dxa"/>
            <w:gridSpan w:val="2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339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</w:rPr>
            </w:pPr>
          </w:p>
        </w:tc>
        <w:tc>
          <w:tcPr>
            <w:tcW w:w="185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1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339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</w:rPr>
            </w:pPr>
          </w:p>
        </w:tc>
        <w:tc>
          <w:tcPr>
            <w:tcW w:w="185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1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339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014D" w:rsidRPr="00E013FD" w:rsidP="00595F32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</w:rPr>
            </w:pPr>
          </w:p>
        </w:tc>
        <w:tc>
          <w:tcPr>
            <w:tcW w:w="185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14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14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1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339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014D" w:rsidRPr="00E013FD" w:rsidP="00595F32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</w:rPr>
            </w:pPr>
          </w:p>
        </w:tc>
        <w:tc>
          <w:tcPr>
            <w:tcW w:w="185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14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14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1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3394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b/>
                <w:bCs/>
                <w:sz w:val="12"/>
                <w:szCs w:val="12"/>
              </w:rPr>
            </w:pPr>
          </w:p>
        </w:tc>
        <w:tc>
          <w:tcPr>
            <w:tcW w:w="1858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19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3EDD" w:rsidRPr="00E013FD" w:rsidP="00595F32">
            <w:pPr>
              <w:spacing w:before="120" w:after="120"/>
              <w:rPr>
                <w:rFonts w:ascii="Verdana" w:hAnsi="Verdana"/>
                <w:sz w:val="12"/>
                <w:szCs w:val="12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7095" w:type="dxa"/>
            <w:gridSpan w:val="6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20014D" w:rsidRPr="00E013FD" w:rsidP="007318A2">
            <w:pPr>
              <w:spacing w:before="60" w:after="60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15E" w:rsidRPr="002B42BC" w:rsidP="007318A2">
            <w:pPr>
              <w:spacing w:before="60" w:after="60"/>
              <w:rPr>
                <w:rFonts w:ascii="Verdana" w:hAnsi="Verdana"/>
                <w:sz w:val="12"/>
                <w:szCs w:val="12"/>
              </w:rPr>
            </w:pPr>
            <w:r w:rsidRPr="002B42BC">
              <w:rPr>
                <w:rFonts w:ascii="Verdana" w:hAnsi="Verdana"/>
                <w:sz w:val="12"/>
                <w:szCs w:val="12"/>
              </w:rPr>
              <w:t>Skupni čas letenja:</w:t>
            </w:r>
          </w:p>
          <w:p w:rsidR="0020014D" w:rsidRPr="00E013FD" w:rsidP="007318A2">
            <w:pPr>
              <w:spacing w:before="60" w:after="60"/>
              <w:rPr>
                <w:rFonts w:ascii="Verdana" w:hAnsi="Verdana"/>
                <w:sz w:val="12"/>
                <w:szCs w:val="12"/>
              </w:rPr>
            </w:pPr>
            <w:r w:rsidRPr="00E013FD">
              <w:rPr>
                <w:rFonts w:ascii="Verdana" w:hAnsi="Verdana"/>
                <w:i/>
                <w:color w:val="808080" w:themeColor="background1" w:themeShade="80"/>
                <w:sz w:val="12"/>
                <w:szCs w:val="12"/>
              </w:rPr>
              <w:t xml:space="preserve">Total 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2"/>
                <w:szCs w:val="12"/>
              </w:rPr>
              <w:t>Flight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2"/>
                <w:szCs w:val="12"/>
              </w:rPr>
              <w:t xml:space="preserve"> time:</w:t>
            </w: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0014D" w:rsidRPr="00595F32" w:rsidP="00283F77">
            <w:pPr>
              <w:pStyle w:val="ListParagraph"/>
              <w:numPr>
                <w:ilvl w:val="0"/>
                <w:numId w:val="4"/>
              </w:numPr>
              <w:spacing w:before="60" w:after="60"/>
              <w:ind w:left="743"/>
              <w:rPr>
                <w:rFonts w:ascii="Verdana" w:hAnsi="Verdana"/>
                <w:b/>
                <w:sz w:val="14"/>
                <w:szCs w:val="14"/>
              </w:rPr>
            </w:pPr>
            <w:r w:rsidRPr="00595F32">
              <w:rPr>
                <w:rFonts w:ascii="Verdana" w:hAnsi="Verdana"/>
                <w:b/>
                <w:sz w:val="14"/>
                <w:szCs w:val="14"/>
              </w:rPr>
              <w:t xml:space="preserve">Uspešnost preizkusa / </w:t>
            </w:r>
            <w:r w:rsidRPr="00595F32">
              <w:rPr>
                <w:rFonts w:ascii="Verdana" w:hAnsi="Verdana"/>
                <w:b/>
                <w:color w:val="808080" w:themeColor="background1" w:themeShade="80"/>
                <w:sz w:val="14"/>
                <w:szCs w:val="14"/>
              </w:rPr>
              <w:t>Result</w:t>
            </w:r>
            <w:r w:rsidRPr="00595F32">
              <w:rPr>
                <w:rFonts w:ascii="Verdana" w:hAnsi="Verdana"/>
                <w:b/>
                <w:color w:val="808080" w:themeColor="background1" w:themeShade="80"/>
                <w:sz w:val="14"/>
                <w:szCs w:val="14"/>
              </w:rPr>
              <w:t xml:space="preserve"> </w:t>
            </w:r>
            <w:r w:rsidRPr="00595F32">
              <w:rPr>
                <w:rFonts w:ascii="Verdana" w:hAnsi="Verdana"/>
                <w:b/>
                <w:color w:val="808080" w:themeColor="background1" w:themeShade="80"/>
                <w:sz w:val="14"/>
                <w:szCs w:val="14"/>
              </w:rPr>
              <w:t>of</w:t>
            </w:r>
            <w:r w:rsidRPr="00595F32">
              <w:rPr>
                <w:rFonts w:ascii="Verdana" w:hAnsi="Verdana"/>
                <w:b/>
                <w:color w:val="808080" w:themeColor="background1" w:themeShade="80"/>
                <w:sz w:val="14"/>
                <w:szCs w:val="14"/>
              </w:rPr>
              <w:t xml:space="preserve"> test</w:t>
            </w: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1855"/>
        </w:trPr>
        <w:tc>
          <w:tcPr>
            <w:tcW w:w="102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014D" w:rsidRPr="00E013FD" w:rsidP="007318A2">
            <w:pPr>
              <w:spacing w:before="60" w:after="60"/>
              <w:rPr>
                <w:rFonts w:ascii="Verdana" w:hAnsi="Verdana"/>
                <w:i/>
                <w:sz w:val="10"/>
                <w:szCs w:val="14"/>
              </w:rPr>
            </w:pPr>
            <w:r w:rsidRPr="00E013FD">
              <w:rPr>
                <w:rFonts w:ascii="Verdana" w:hAnsi="Verdana"/>
                <w:i/>
                <w:sz w:val="10"/>
                <w:szCs w:val="14"/>
              </w:rPr>
              <w:t xml:space="preserve">Podrobnosti o preverjanju (ruta, opombe, itd.) / 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>Skill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 xml:space="preserve"> test / 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>Proficiency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 xml:space="preserve"> 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>check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 xml:space="preserve"> 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>details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 xml:space="preserve"> (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>route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 xml:space="preserve">, 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>remarks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 xml:space="preserve"> 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>etc</w:t>
            </w:r>
            <w:r w:rsidRPr="00E013FD">
              <w:rPr>
                <w:rFonts w:ascii="Verdana" w:hAnsi="Verdana"/>
                <w:i/>
                <w:color w:val="808080" w:themeColor="background1" w:themeShade="80"/>
                <w:sz w:val="10"/>
                <w:szCs w:val="14"/>
              </w:rPr>
              <w:t>.)</w:t>
            </w:r>
            <w:r w:rsidRPr="00E013FD">
              <w:rPr>
                <w:rFonts w:ascii="Verdana" w:hAnsi="Verdana"/>
                <w:i/>
                <w:sz w:val="10"/>
                <w:szCs w:val="14"/>
              </w:rPr>
              <w:t>:</w:t>
            </w:r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342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014D" w:rsidRPr="00C35813" w:rsidP="002E715E">
            <w:pPr>
              <w:spacing w:before="60" w:after="60"/>
              <w:rPr>
                <w:rFonts w:ascii="Verdana" w:hAnsi="Verdana"/>
                <w:b/>
                <w:sz w:val="16"/>
                <w:szCs w:val="14"/>
              </w:rPr>
            </w:pPr>
            <w:r w:rsidRPr="00C35813">
              <w:rPr>
                <w:rFonts w:ascii="Verdana" w:hAnsi="Verdana"/>
                <w:b/>
                <w:bCs/>
                <w:sz w:val="16"/>
                <w:szCs w:val="14"/>
              </w:rPr>
              <w:t xml:space="preserve">Opravil / </w:t>
            </w:r>
            <w:r w:rsidRPr="00C35813">
              <w:rPr>
                <w:rFonts w:ascii="Verdana" w:hAnsi="Verdana"/>
                <w:b/>
                <w:bCs/>
                <w:color w:val="808080" w:themeColor="background1" w:themeShade="80"/>
                <w:sz w:val="16"/>
                <w:szCs w:val="14"/>
              </w:rPr>
              <w:t>Pass</w:t>
            </w:r>
            <w:r w:rsidRPr="00C35813">
              <w:rPr>
                <w:rFonts w:ascii="Verdana" w:hAnsi="Verdana"/>
                <w:b/>
                <w:bCs/>
                <w:sz w:val="16"/>
                <w:szCs w:val="14"/>
              </w:rPr>
              <w:tab/>
            </w:r>
            <w:r w:rsidR="004434C5">
              <w:rPr>
                <w:rFonts w:ascii="Verdana" w:hAnsi="Verdana"/>
                <w:b/>
                <w:bCs/>
                <w:sz w:val="16"/>
                <w:szCs w:val="14"/>
              </w:rPr>
              <w:tab/>
            </w:r>
            <w:sdt>
              <w:sdtPr>
                <w:rPr>
                  <w:rFonts w:ascii="Verdana" w:hAnsi="Verdana"/>
                  <w:b/>
                  <w:bCs/>
                  <w:sz w:val="16"/>
                  <w:szCs w:val="14"/>
                </w:rPr>
                <w:id w:val="594414556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C35813">
                  <w:rPr>
                    <w:rFonts w:ascii="MS Gothic" w:eastAsia="MS Gothic" w:hAnsi="Verdana"/>
                    <w:b/>
                    <w:bCs/>
                    <w:sz w:val="16"/>
                    <w:szCs w:val="14"/>
                  </w:rPr>
                  <w:t>☐</w:t>
                </w:r>
              </w:sdtContent>
            </w:sdt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5" w:themeFill="accent2" w:themeFillTint="33"/>
            <w:vAlign w:val="center"/>
          </w:tcPr>
          <w:p w:rsidR="0020014D" w:rsidRPr="00C35813" w:rsidP="007318A2">
            <w:pPr>
              <w:spacing w:before="60" w:after="60"/>
              <w:rPr>
                <w:rFonts w:ascii="Verdana" w:hAnsi="Verdana"/>
                <w:b/>
                <w:sz w:val="16"/>
                <w:szCs w:val="14"/>
              </w:rPr>
            </w:pPr>
            <w:r w:rsidRPr="00C35813">
              <w:rPr>
                <w:rFonts w:ascii="Verdana" w:hAnsi="Verdana"/>
                <w:b/>
                <w:sz w:val="16"/>
                <w:szCs w:val="14"/>
              </w:rPr>
              <w:t xml:space="preserve">Ni opravil / </w:t>
            </w:r>
            <w:r w:rsidRPr="00C35813">
              <w:rPr>
                <w:rFonts w:ascii="Verdana" w:hAnsi="Verdana"/>
                <w:b/>
                <w:color w:val="808080" w:themeColor="background1" w:themeShade="80"/>
                <w:sz w:val="16"/>
                <w:szCs w:val="14"/>
              </w:rPr>
              <w:t>Fail</w:t>
            </w:r>
            <w:r w:rsidR="004434C5">
              <w:rPr>
                <w:rFonts w:ascii="Verdana" w:hAnsi="Verdana"/>
                <w:b/>
                <w:color w:val="808080" w:themeColor="background1" w:themeShade="80"/>
                <w:sz w:val="16"/>
                <w:szCs w:val="14"/>
              </w:rPr>
              <w:tab/>
            </w:r>
            <w:r w:rsidRPr="00C35813">
              <w:rPr>
                <w:rFonts w:ascii="Verdana" w:hAnsi="Verdana"/>
                <w:b/>
                <w:sz w:val="16"/>
                <w:szCs w:val="14"/>
              </w:rPr>
              <w:tab/>
            </w:r>
            <w:sdt>
              <w:sdtPr>
                <w:rPr>
                  <w:rFonts w:ascii="Verdana" w:hAnsi="Verdana"/>
                  <w:b/>
                  <w:sz w:val="16"/>
                  <w:szCs w:val="14"/>
                </w:rPr>
                <w:id w:val="1336322975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C35813">
                  <w:rPr>
                    <w:rFonts w:ascii="MS Gothic" w:eastAsia="MS Gothic" w:hAnsi="Verdana"/>
                    <w:b/>
                    <w:sz w:val="16"/>
                    <w:szCs w:val="14"/>
                  </w:rPr>
                  <w:t>☐</w:t>
                </w:r>
              </w:sdtContent>
            </w:sdt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EF2CC" w:themeFill="accent4" w:themeFillTint="33"/>
            <w:vAlign w:val="center"/>
          </w:tcPr>
          <w:p w:rsidR="0020014D" w:rsidRPr="00C35813" w:rsidP="007318A2">
            <w:pPr>
              <w:spacing w:before="60" w:after="60"/>
              <w:rPr>
                <w:rFonts w:ascii="Verdana" w:hAnsi="Verdana"/>
                <w:b/>
                <w:sz w:val="16"/>
                <w:szCs w:val="14"/>
              </w:rPr>
            </w:pPr>
            <w:r w:rsidRPr="00C35813">
              <w:rPr>
                <w:rFonts w:ascii="Verdana" w:hAnsi="Verdana"/>
                <w:b/>
                <w:sz w:val="16"/>
                <w:szCs w:val="14"/>
              </w:rPr>
              <w:t xml:space="preserve">Delno opravil / </w:t>
            </w:r>
            <w:r w:rsidRPr="00C35813">
              <w:rPr>
                <w:rFonts w:ascii="Verdana" w:hAnsi="Verdana"/>
                <w:b/>
                <w:color w:val="808080" w:themeColor="background1" w:themeShade="80"/>
                <w:sz w:val="16"/>
                <w:szCs w:val="14"/>
              </w:rPr>
              <w:t>Partial</w:t>
            </w:r>
            <w:r w:rsidRPr="00C35813">
              <w:rPr>
                <w:rFonts w:ascii="Verdana" w:hAnsi="Verdana"/>
                <w:b/>
                <w:color w:val="808080" w:themeColor="background1" w:themeShade="80"/>
                <w:sz w:val="16"/>
                <w:szCs w:val="14"/>
              </w:rPr>
              <w:t xml:space="preserve"> </w:t>
            </w:r>
            <w:r w:rsidRPr="00C35813">
              <w:rPr>
                <w:rFonts w:ascii="Verdana" w:hAnsi="Verdana"/>
                <w:b/>
                <w:color w:val="808080" w:themeColor="background1" w:themeShade="80"/>
                <w:sz w:val="16"/>
                <w:szCs w:val="14"/>
              </w:rPr>
              <w:t>Pass</w:t>
            </w:r>
            <w:r w:rsidRPr="00C35813">
              <w:rPr>
                <w:rFonts w:ascii="Verdana" w:hAnsi="Verdana"/>
                <w:b/>
                <w:sz w:val="16"/>
                <w:szCs w:val="14"/>
              </w:rPr>
              <w:tab/>
            </w:r>
            <w:sdt>
              <w:sdtPr>
                <w:rPr>
                  <w:rFonts w:ascii="Verdana" w:hAnsi="Verdana"/>
                  <w:b/>
                  <w:sz w:val="16"/>
                  <w:szCs w:val="14"/>
                </w:rPr>
                <w:id w:val="789186158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Pr="00C35813">
                  <w:rPr>
                    <w:rFonts w:ascii="MS Gothic" w:eastAsia="MS Gothic" w:hAnsi="Verdana"/>
                    <w:b/>
                    <w:sz w:val="16"/>
                    <w:szCs w:val="14"/>
                  </w:rPr>
                  <w:t>☐</w:t>
                </w:r>
              </w:sdtContent>
            </w:sdt>
          </w:p>
        </w:tc>
      </w:tr>
      <w:tr w:rsidTr="004434C5">
        <w:tblPrEx>
          <w:tblW w:w="10289" w:type="dxa"/>
          <w:tblInd w:w="-574" w:type="dxa"/>
          <w:tblLook w:val="04A0"/>
        </w:tblPrEx>
        <w:tc>
          <w:tcPr>
            <w:tcW w:w="102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595F32" w:rsidP="007318A2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6"/>
        </w:trPr>
        <w:tc>
          <w:tcPr>
            <w:tcW w:w="1028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0014D" w:rsidRPr="00595F32" w:rsidP="00283F77">
            <w:pPr>
              <w:pStyle w:val="ListParagraph"/>
              <w:numPr>
                <w:ilvl w:val="0"/>
                <w:numId w:val="4"/>
              </w:numPr>
              <w:spacing w:before="60" w:after="60"/>
              <w:ind w:left="743"/>
              <w:rPr>
                <w:rFonts w:ascii="Verdana" w:hAnsi="Verdana"/>
                <w:b/>
                <w:sz w:val="14"/>
                <w:szCs w:val="14"/>
              </w:rPr>
            </w:pPr>
            <w:r w:rsidRPr="00595F32">
              <w:rPr>
                <w:rFonts w:ascii="Verdana" w:hAnsi="Verdana"/>
                <w:b/>
                <w:sz w:val="14"/>
                <w:szCs w:val="14"/>
              </w:rPr>
              <w:t xml:space="preserve">Opombe / </w:t>
            </w:r>
            <w:r w:rsidRPr="00595F32">
              <w:rPr>
                <w:rFonts w:ascii="Verdana" w:hAnsi="Verdana"/>
                <w:b/>
                <w:color w:val="808080" w:themeColor="background1" w:themeShade="80"/>
                <w:sz w:val="14"/>
                <w:szCs w:val="14"/>
              </w:rPr>
              <w:t>Remarks</w:t>
            </w:r>
            <w:r w:rsidRPr="00595F32">
              <w:rPr>
                <w:rFonts w:ascii="Verdana" w:hAnsi="Verdana"/>
                <w:b/>
                <w:sz w:val="14"/>
                <w:szCs w:val="14"/>
              </w:rPr>
              <w:t>:</w:t>
            </w: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10289" w:type="dxa"/>
            <w:gridSpan w:val="7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595F32" w:rsidP="007318A2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10289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595F32" w:rsidP="007318A2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10289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595F32" w:rsidP="007318A2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10289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595F32" w:rsidP="007318A2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10289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595F32" w:rsidP="007318A2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10289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595F32" w:rsidP="007318A2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Tr="002B42BC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10289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595F32" w:rsidP="007318A2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Tr="002B42BC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10289" w:type="dxa"/>
            <w:gridSpan w:val="7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595F32" w:rsidP="007318A2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Tr="002B42BC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339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715E" w:rsidRPr="002B42BC" w:rsidP="007318A2">
            <w:pPr>
              <w:spacing w:before="60" w:after="60"/>
              <w:rPr>
                <w:rFonts w:ascii="Verdana" w:hAnsi="Verdana"/>
                <w:sz w:val="13"/>
                <w:szCs w:val="13"/>
              </w:rPr>
            </w:pPr>
            <w:r w:rsidRPr="002B42BC">
              <w:rPr>
                <w:rFonts w:ascii="Verdana" w:hAnsi="Verdana"/>
                <w:sz w:val="13"/>
                <w:szCs w:val="13"/>
              </w:rPr>
              <w:t>Kraj in datum:</w:t>
            </w:r>
          </w:p>
          <w:p w:rsidR="006935EA" w:rsidRPr="00F01A2C" w:rsidP="007318A2">
            <w:pPr>
              <w:spacing w:before="60" w:after="60"/>
              <w:rPr>
                <w:rFonts w:ascii="Verdana" w:hAnsi="Verdana"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Location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date:</w:t>
            </w:r>
          </w:p>
        </w:tc>
        <w:tc>
          <w:tcPr>
            <w:tcW w:w="6895" w:type="dxa"/>
            <w:gridSpan w:val="5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F01A2C" w:rsidP="007318A2">
            <w:pPr>
              <w:spacing w:before="60" w:after="60"/>
              <w:rPr>
                <w:rFonts w:ascii="Verdana" w:hAnsi="Verdana"/>
                <w:b/>
                <w:sz w:val="13"/>
                <w:szCs w:val="13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33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715E" w:rsidRPr="002B42BC" w:rsidP="007318A2">
            <w:pPr>
              <w:spacing w:before="60" w:after="60"/>
              <w:rPr>
                <w:rFonts w:ascii="Verdana" w:hAnsi="Verdana"/>
                <w:sz w:val="13"/>
                <w:szCs w:val="13"/>
              </w:rPr>
            </w:pPr>
            <w:r w:rsidRPr="002B42BC">
              <w:rPr>
                <w:rFonts w:ascii="Verdana" w:hAnsi="Verdana"/>
                <w:sz w:val="13"/>
                <w:szCs w:val="13"/>
              </w:rPr>
              <w:t>Številka potrdila izpraševalca:</w:t>
            </w:r>
          </w:p>
          <w:p w:rsidR="006935EA" w:rsidRPr="00F01A2C" w:rsidP="007318A2">
            <w:pPr>
              <w:spacing w:before="60" w:after="60"/>
              <w:rPr>
                <w:rFonts w:ascii="Verdana" w:hAnsi="Verdana"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Examiner’s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certificate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number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F01A2C" w:rsidP="007318A2">
            <w:pPr>
              <w:spacing w:before="60" w:after="60"/>
              <w:rPr>
                <w:rFonts w:ascii="Verdana" w:hAnsi="Verdana"/>
                <w:b/>
                <w:sz w:val="13"/>
                <w:szCs w:val="13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33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715E" w:rsidRPr="002B42BC" w:rsidP="007318A2">
            <w:pPr>
              <w:spacing w:before="60" w:after="60"/>
              <w:rPr>
                <w:rFonts w:ascii="Verdana" w:hAnsi="Verdana"/>
                <w:sz w:val="13"/>
                <w:szCs w:val="13"/>
              </w:rPr>
            </w:pPr>
            <w:r w:rsidRPr="002B42BC">
              <w:rPr>
                <w:rFonts w:ascii="Verdana" w:hAnsi="Verdana"/>
                <w:sz w:val="13"/>
                <w:szCs w:val="13"/>
              </w:rPr>
              <w:t>Vrsta in številka licence:</w:t>
            </w:r>
          </w:p>
          <w:p w:rsidR="006935EA" w:rsidRPr="00F01A2C" w:rsidP="007318A2">
            <w:pPr>
              <w:spacing w:before="60" w:after="60"/>
              <w:rPr>
                <w:rFonts w:ascii="Verdana" w:hAnsi="Verdana"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Type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and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number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licence: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F01A2C" w:rsidP="007318A2">
            <w:pPr>
              <w:spacing w:before="60" w:after="60"/>
              <w:rPr>
                <w:rFonts w:ascii="Verdana" w:hAnsi="Verdana"/>
                <w:b/>
                <w:sz w:val="13"/>
                <w:szCs w:val="13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33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715E" w:rsidRPr="002B42BC" w:rsidP="007318A2">
            <w:pPr>
              <w:spacing w:before="60" w:after="60"/>
              <w:rPr>
                <w:rFonts w:ascii="Verdana" w:hAnsi="Verdana"/>
                <w:sz w:val="13"/>
                <w:szCs w:val="13"/>
              </w:rPr>
            </w:pPr>
            <w:r w:rsidRPr="002B42BC">
              <w:rPr>
                <w:rFonts w:ascii="Verdana" w:hAnsi="Verdana"/>
                <w:sz w:val="13"/>
                <w:szCs w:val="13"/>
              </w:rPr>
              <w:t xml:space="preserve">Ime in priimek </w:t>
            </w:r>
            <w:r w:rsidR="002B42BC">
              <w:rPr>
                <w:rFonts w:ascii="Verdana" w:hAnsi="Verdana"/>
                <w:sz w:val="13"/>
                <w:szCs w:val="13"/>
              </w:rPr>
              <w:t xml:space="preserve">FE </w:t>
            </w:r>
            <w:r w:rsidRPr="002B42BC">
              <w:rPr>
                <w:rFonts w:ascii="Verdana" w:hAnsi="Verdana"/>
                <w:sz w:val="13"/>
                <w:szCs w:val="13"/>
              </w:rPr>
              <w:t>(veliko tiskano):</w:t>
            </w:r>
          </w:p>
          <w:p w:rsidR="006935EA" w:rsidRPr="00F01A2C" w:rsidP="007318A2">
            <w:pPr>
              <w:spacing w:before="60" w:after="60"/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</w:pP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Name(s)</w:t>
            </w:r>
            <w:r w:rsidR="002B42B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="002B42B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of</w:t>
            </w:r>
            <w:r w:rsidR="002B42B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FE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in 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capital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letters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F01A2C" w:rsidP="007318A2">
            <w:pPr>
              <w:spacing w:before="60" w:after="60"/>
              <w:rPr>
                <w:rFonts w:ascii="Verdana" w:hAnsi="Verdana"/>
                <w:b/>
                <w:sz w:val="13"/>
                <w:szCs w:val="13"/>
              </w:rPr>
            </w:pPr>
          </w:p>
        </w:tc>
      </w:tr>
      <w:tr w:rsidTr="004434C5">
        <w:tblPrEx>
          <w:tblW w:w="10289" w:type="dxa"/>
          <w:tblInd w:w="-574" w:type="dxa"/>
          <w:tblLook w:val="04A0"/>
        </w:tblPrEx>
        <w:trPr>
          <w:trHeight w:val="225"/>
        </w:trPr>
        <w:tc>
          <w:tcPr>
            <w:tcW w:w="339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E715E" w:rsidRPr="002B42BC" w:rsidP="007318A2">
            <w:pPr>
              <w:spacing w:before="60" w:after="60"/>
              <w:rPr>
                <w:rFonts w:ascii="Verdana" w:hAnsi="Verdana"/>
                <w:sz w:val="13"/>
                <w:szCs w:val="13"/>
              </w:rPr>
            </w:pPr>
            <w:r w:rsidRPr="002B42BC">
              <w:rPr>
                <w:rFonts w:ascii="Verdana" w:hAnsi="Verdana"/>
                <w:sz w:val="13"/>
                <w:szCs w:val="13"/>
              </w:rPr>
              <w:t>Podpis izpraševalca:</w:t>
            </w:r>
          </w:p>
          <w:p w:rsidR="006935EA" w:rsidRPr="00F01A2C" w:rsidP="002E715E">
            <w:pPr>
              <w:spacing w:before="60" w:after="60"/>
              <w:rPr>
                <w:rFonts w:ascii="Verdana" w:hAnsi="Verdana"/>
                <w:i/>
                <w:sz w:val="13"/>
                <w:szCs w:val="13"/>
              </w:rPr>
            </w:pP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Signature 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of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 xml:space="preserve"> 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examiner</w:t>
            </w:r>
            <w:r w:rsidRPr="00F01A2C">
              <w:rPr>
                <w:rFonts w:ascii="Verdana" w:hAnsi="Verdana"/>
                <w:i/>
                <w:color w:val="808080" w:themeColor="background1" w:themeShade="80"/>
                <w:sz w:val="13"/>
                <w:szCs w:val="13"/>
              </w:rPr>
              <w:t>: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014D" w:rsidRPr="00F01A2C" w:rsidP="007318A2">
            <w:pPr>
              <w:spacing w:before="60" w:after="60"/>
              <w:rPr>
                <w:rFonts w:ascii="Verdana" w:hAnsi="Verdana"/>
                <w:b/>
                <w:sz w:val="13"/>
                <w:szCs w:val="13"/>
              </w:rPr>
            </w:pPr>
          </w:p>
        </w:tc>
      </w:tr>
    </w:tbl>
    <w:p w:rsidR="004F3EDD" w:rsidRPr="00595F32">
      <w:r w:rsidRPr="00595F32">
        <w:br w:type="page"/>
      </w:r>
    </w:p>
    <w:tbl>
      <w:tblPr>
        <w:tblW w:w="10275" w:type="dxa"/>
        <w:tblInd w:w="-575" w:type="dxa"/>
        <w:tblLook w:val="04A0"/>
      </w:tblPr>
      <w:tblGrid>
        <w:gridCol w:w="418"/>
        <w:gridCol w:w="799"/>
        <w:gridCol w:w="52"/>
        <w:gridCol w:w="7513"/>
        <w:gridCol w:w="1493"/>
      </w:tblGrid>
      <w:tr w:rsidTr="00EC0C8F">
        <w:tblPrEx>
          <w:tblW w:w="10275" w:type="dxa"/>
          <w:tblInd w:w="-575" w:type="dxa"/>
          <w:tblLook w:val="04A0"/>
        </w:tblPrEx>
        <w:tc>
          <w:tcPr>
            <w:tcW w:w="12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E3838" w:rsidP="00012A81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DEL 1</w:t>
            </w:r>
          </w:p>
          <w:p w:rsidR="00CE3838" w:rsidRPr="002743B1" w:rsidP="00CE3838">
            <w:pPr>
              <w:spacing w:before="40" w:after="40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  <w:r w:rsidRPr="002743B1">
              <w:rPr>
                <w:rFonts w:ascii="Verdana" w:hAnsi="Verdana"/>
                <w:b/>
                <w:bCs/>
                <w:i/>
                <w:sz w:val="14"/>
                <w:szCs w:val="14"/>
              </w:rPr>
              <w:t>SECTION 1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E2F3"/>
            <w:vAlign w:val="center"/>
          </w:tcPr>
          <w:p w:rsidR="002B42BC" w:rsidRPr="002B42BC" w:rsidP="002B42BC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2B42BC">
              <w:rPr>
                <w:rFonts w:ascii="Verdana" w:hAnsi="Verdana"/>
                <w:b/>
                <w:bCs/>
                <w:sz w:val="14"/>
                <w:szCs w:val="14"/>
              </w:rPr>
              <w:t>PREVERJANJA IN POSTOPKI PRED LETOM/PO LETU</w:t>
            </w:r>
          </w:p>
          <w:p w:rsidR="00CE3838" w:rsidRPr="002B42BC" w:rsidP="002B42BC">
            <w:pPr>
              <w:spacing w:before="40" w:after="40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  <w:r w:rsidRPr="002B42BC">
              <w:rPr>
                <w:rFonts w:ascii="Verdana" w:hAnsi="Verdana"/>
                <w:b/>
                <w:bCs/>
                <w:i/>
                <w:sz w:val="14"/>
                <w:szCs w:val="14"/>
              </w:rPr>
              <w:t>PRE-FLIGHT/POST-FLIGHT CHECKS AND PROCEDURES</w:t>
            </w:r>
          </w:p>
        </w:tc>
        <w:tc>
          <w:tcPr>
            <w:tcW w:w="149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E2F3"/>
            <w:vAlign w:val="center"/>
          </w:tcPr>
          <w:p w:rsidR="00CE3838" w:rsidP="00CE3838">
            <w:pPr>
              <w:spacing w:before="40" w:after="40"/>
              <w:rPr>
                <w:rFonts w:ascii="Verdana" w:hAnsi="Verdana"/>
                <w:bCs/>
                <w:sz w:val="12"/>
                <w:szCs w:val="14"/>
              </w:rPr>
            </w:pPr>
            <w:r>
              <w:rPr>
                <w:rFonts w:ascii="Verdana" w:hAnsi="Verdana"/>
                <w:bCs/>
                <w:sz w:val="12"/>
                <w:szCs w:val="14"/>
              </w:rPr>
              <w:t>Podpis izpraševalca</w:t>
            </w:r>
          </w:p>
          <w:p w:rsidR="00CE3838" w:rsidRPr="002743B1" w:rsidP="00CE3838">
            <w:pPr>
              <w:spacing w:before="40" w:after="40"/>
              <w:rPr>
                <w:rFonts w:ascii="Verdana" w:hAnsi="Verdana"/>
                <w:bCs/>
                <w:i/>
                <w:sz w:val="12"/>
                <w:szCs w:val="14"/>
              </w:rPr>
            </w:pPr>
            <w:r w:rsidRPr="002743B1">
              <w:rPr>
                <w:rFonts w:ascii="Verdana" w:hAnsi="Verdana"/>
                <w:bCs/>
                <w:i/>
                <w:sz w:val="12"/>
                <w:szCs w:val="14"/>
              </w:rPr>
              <w:t>Examiner</w:t>
            </w:r>
            <w:r w:rsidRPr="002743B1">
              <w:rPr>
                <w:rFonts w:ascii="Verdana" w:hAnsi="Verdana"/>
                <w:bCs/>
                <w:i/>
                <w:sz w:val="12"/>
                <w:szCs w:val="14"/>
              </w:rPr>
              <w:t xml:space="preserve"> signature</w:t>
            </w: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50"/>
        </w:trPr>
        <w:tc>
          <w:tcPr>
            <w:tcW w:w="418" w:type="dxa"/>
            <w:tcBorders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31085" w:rsidRPr="00F01A2C" w:rsidP="007C3002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a</w:t>
            </w:r>
          </w:p>
        </w:tc>
        <w:tc>
          <w:tcPr>
            <w:tcW w:w="8364" w:type="dxa"/>
            <w:gridSpan w:val="3"/>
            <w:tcBorders>
              <w:top w:val="single" w:sz="8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Poznavanje helikopterja (npr. tehnični dnevnik, gorivo, masa in ravnotežje, zmogljivost) načrtovanje leta, dokumentacija, NOTAM-i, vreme </w:t>
            </w:r>
          </w:p>
          <w:p w:rsidR="00431085" w:rsidRPr="004D123D" w:rsidP="002B42BC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Helicopter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knowledge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, (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e.g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.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technical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log,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fuel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mass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balance,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performance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),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Flight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Planning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NOTAM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Weather</w:t>
            </w:r>
          </w:p>
        </w:tc>
        <w:tc>
          <w:tcPr>
            <w:tcW w:w="1493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31085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50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31085" w:rsidRPr="00F01A2C" w:rsidP="007C3002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b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Pregled/postopki pred letom, lociranje delov in njihov namen</w:t>
            </w:r>
          </w:p>
          <w:p w:rsidR="00431085" w:rsidRPr="004D123D" w:rsidP="002B42BC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Pre-flight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inspection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/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action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location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of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parts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purpose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31085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50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31085" w:rsidRPr="00F01A2C" w:rsidP="007C3002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c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Pregled pilotske kabine, postopki za zagon motorjev</w:t>
            </w:r>
          </w:p>
          <w:p w:rsidR="00431085" w:rsidRPr="004D123D" w:rsidP="002B42BC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Cockpit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inspection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starting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procedure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31085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50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31085" w:rsidRPr="00F01A2C" w:rsidP="007C3002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d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Preverjanje komunikacijske in navigacijske opreme, določitev in nastavitev frekvenc</w:t>
            </w:r>
          </w:p>
          <w:p w:rsidR="00431085" w:rsidRPr="004D123D" w:rsidP="002B42BC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Communication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navigation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equipment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checks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selecting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setting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frequencies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31085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50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31085" w:rsidRPr="00F01A2C" w:rsidP="007C3002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e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Postopek pred vzletom, postopek R/T, radijska zveza z ATC – izpolnjevanje navodil</w:t>
            </w:r>
          </w:p>
          <w:p w:rsidR="00431085" w:rsidRPr="004D123D" w:rsidP="002B42BC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Pre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-take-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off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procedure, R/T procedure, ATC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liaison-compliance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31085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50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7C3002" w:rsidRPr="00F01A2C" w:rsidP="007C3002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f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Parkiranje, ugašanje motorjev in postopki po letu </w:t>
            </w:r>
          </w:p>
          <w:p w:rsidR="007C3002" w:rsidRPr="004D123D" w:rsidP="002B42BC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Parking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Shutdown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Post-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flight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procedure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C3002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c>
          <w:tcPr>
            <w:tcW w:w="12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743B1" w:rsidP="002743B1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DEL 2</w:t>
            </w:r>
          </w:p>
          <w:p w:rsidR="002743B1" w:rsidRPr="002743B1" w:rsidP="002743B1">
            <w:pPr>
              <w:spacing w:before="40" w:after="40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  <w:r w:rsidRPr="002743B1">
              <w:rPr>
                <w:rFonts w:ascii="Verdana" w:hAnsi="Verdana"/>
                <w:b/>
                <w:bCs/>
                <w:i/>
                <w:sz w:val="14"/>
                <w:szCs w:val="14"/>
              </w:rPr>
              <w:t>SECTION 2</w:t>
            </w:r>
          </w:p>
        </w:tc>
        <w:tc>
          <w:tcPr>
            <w:tcW w:w="756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9E2F3"/>
            <w:vAlign w:val="center"/>
          </w:tcPr>
          <w:p w:rsidR="002B42BC" w:rsidRPr="002B42BC" w:rsidP="002B42BC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2B42BC">
              <w:rPr>
                <w:rFonts w:ascii="Verdana" w:hAnsi="Verdana"/>
                <w:b/>
                <w:bCs/>
                <w:sz w:val="14"/>
                <w:szCs w:val="14"/>
              </w:rPr>
              <w:t>LEBDENJE, ZAHTEVNEJŠE UPRAVLJANJE IN OMEJENA OBMOČJA</w:t>
            </w:r>
          </w:p>
          <w:p w:rsidR="002743B1" w:rsidRPr="00EC0C8F" w:rsidP="002B42BC">
            <w:pPr>
              <w:spacing w:before="40" w:after="40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  <w:r w:rsidRPr="00EC0C8F">
              <w:rPr>
                <w:rFonts w:ascii="Verdana" w:hAnsi="Verdana"/>
                <w:b/>
                <w:bCs/>
                <w:i/>
                <w:sz w:val="14"/>
                <w:szCs w:val="14"/>
              </w:rPr>
              <w:t>HOVER MANOEUVRES, ADVANCED HANDLING AND CONFINED AREAS</w:t>
            </w:r>
          </w:p>
        </w:tc>
        <w:tc>
          <w:tcPr>
            <w:tcW w:w="1493" w:type="dxa"/>
            <w:tcBorders>
              <w:top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D9E2F3"/>
            <w:vAlign w:val="center"/>
          </w:tcPr>
          <w:p w:rsidR="002743B1" w:rsidP="00CE3838">
            <w:pPr>
              <w:spacing w:before="40" w:after="40"/>
              <w:rPr>
                <w:rFonts w:ascii="Verdana" w:hAnsi="Verdana"/>
                <w:bCs/>
                <w:sz w:val="12"/>
                <w:szCs w:val="14"/>
              </w:rPr>
            </w:pPr>
            <w:r>
              <w:rPr>
                <w:rFonts w:ascii="Verdana" w:hAnsi="Verdana"/>
                <w:bCs/>
                <w:sz w:val="12"/>
                <w:szCs w:val="14"/>
              </w:rPr>
              <w:t>Podpis izpraševalca</w:t>
            </w:r>
          </w:p>
          <w:p w:rsidR="002743B1" w:rsidRPr="002743B1" w:rsidP="00CE3838">
            <w:pPr>
              <w:spacing w:before="40" w:after="40"/>
              <w:rPr>
                <w:rFonts w:ascii="Verdana" w:hAnsi="Verdana"/>
                <w:bCs/>
                <w:i/>
                <w:sz w:val="12"/>
                <w:szCs w:val="14"/>
              </w:rPr>
            </w:pPr>
            <w:r w:rsidRPr="002743B1">
              <w:rPr>
                <w:rFonts w:ascii="Verdana" w:hAnsi="Verdana"/>
                <w:bCs/>
                <w:i/>
                <w:sz w:val="12"/>
                <w:szCs w:val="14"/>
              </w:rPr>
              <w:t>Examiner</w:t>
            </w:r>
            <w:r w:rsidRPr="002743B1">
              <w:rPr>
                <w:rFonts w:ascii="Verdana" w:hAnsi="Verdana"/>
                <w:bCs/>
                <w:i/>
                <w:sz w:val="12"/>
                <w:szCs w:val="14"/>
              </w:rPr>
              <w:t xml:space="preserve"> signature</w:t>
            </w: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86"/>
        </w:trPr>
        <w:tc>
          <w:tcPr>
            <w:tcW w:w="418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6C2782" w:rsidRPr="00F01A2C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a</w:t>
            </w:r>
          </w:p>
        </w:tc>
        <w:tc>
          <w:tcPr>
            <w:tcW w:w="8364" w:type="dxa"/>
            <w:gridSpan w:val="3"/>
            <w:tcBorders>
              <w:top w:val="single" w:sz="8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Vzlet in pristanek (odlepitev in dotik tal) </w:t>
            </w:r>
          </w:p>
          <w:p w:rsidR="006C2782" w:rsidRPr="005369AB" w:rsidP="002B42BC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Take-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off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and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landing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, (lift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off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and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touch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down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)</w:t>
            </w:r>
          </w:p>
        </w:tc>
        <w:tc>
          <w:tcPr>
            <w:tcW w:w="1493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C2782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86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6C2782" w:rsidRPr="00F01A2C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b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Premikanje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po tleh (taksiranje), taksiranje v lebdenju </w:t>
            </w:r>
          </w:p>
          <w:p w:rsidR="006C2782" w:rsidRPr="005369AB" w:rsidP="002B42BC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Taxi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,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hover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taxi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C2782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73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743B1" w:rsidRPr="00F01A2C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c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Stacionarno lebdenje z čelnim, bočnim in hrbtnim vetrom</w:t>
            </w:r>
          </w:p>
          <w:p w:rsidR="002743B1" w:rsidRPr="00F01A2C" w:rsidP="002B42BC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sz w:val="13"/>
                <w:szCs w:val="13"/>
              </w:rPr>
              <w:t>Stationary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hover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with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head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/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cross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/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tail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sz w:val="13"/>
                <w:szCs w:val="13"/>
              </w:rPr>
              <w:t>wind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743B1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86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6C2782" w:rsidRPr="00F01A2C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d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4D123D" w:rsidP="002B42BC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Obračanje med stacionarnim lebdenjem v levo in desno za 360° (obračanje na mestu)  </w:t>
            </w:r>
          </w:p>
          <w:p w:rsidR="006C2782" w:rsidRPr="005369AB" w:rsidP="002B42BC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Stationary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hover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turns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, 360º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left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right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(spot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turns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)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C2782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86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6C2782" w:rsidRPr="00F01A2C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e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Manevri v lebdenju v smeri naprej, nazaj in bočno </w:t>
            </w:r>
          </w:p>
          <w:p w:rsidR="006C2782" w:rsidRPr="002743B1" w:rsidP="002B42BC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Forward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sideways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backwards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hover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manoeuvring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C2782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386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012A81" w:rsidRPr="00F01A2C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f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Zunaj letališki pristanki in vzleti na teren z nagibom/neutrjen teren </w:t>
            </w:r>
          </w:p>
          <w:p w:rsidR="00012A81" w:rsidRPr="002743B1" w:rsidP="002B42BC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Sloping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ground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/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unprepared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sites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landings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take-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offs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12A81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417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5369AB" w:rsidRPr="00F01A2C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g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2BC" w:rsidRPr="002B42BC" w:rsidP="002B42BC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Hitro ustavljanje v veter in z hrbtnim vetrom</w:t>
            </w:r>
          </w:p>
          <w:p w:rsidR="005369AB" w:rsidRPr="002743B1" w:rsidP="002B42BC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Quick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stops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into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B42BC">
              <w:rPr>
                <w:rFonts w:ascii="Verdana" w:hAnsi="Verdana"/>
                <w:bCs/>
                <w:i/>
                <w:sz w:val="13"/>
                <w:szCs w:val="13"/>
              </w:rPr>
              <w:t>downwind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369AB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225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743B1" w:rsidRPr="00F01A2C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h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Izven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letališki pristanki in vzleti na teren z nagibom/neutrjen teren </w:t>
            </w:r>
          </w:p>
          <w:p w:rsidR="002743B1" w:rsidRPr="005369AB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Sloping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ground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/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unprepared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sites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landings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take-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offs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743B1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225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D123D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i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Vzlet (različni profili)</w:t>
            </w:r>
          </w:p>
          <w:p w:rsid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Take-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offs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(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various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profiles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)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225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D123D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j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Vzlet s bočnim in hrbtnim vetrom (če je izvedljivo)</w:t>
            </w:r>
          </w:p>
          <w:p w:rsid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Crosswind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downwind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take-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off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(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if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practicable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)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225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D123D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k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Vzlet z največjo vzletno maso (dejansko ali simulirano)</w:t>
            </w:r>
          </w:p>
          <w:p w:rsid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Take-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off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at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maximum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take-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off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mass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(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actual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or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simulated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)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225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D123D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l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Prileti (različni profili)</w:t>
            </w:r>
          </w:p>
          <w:p w:rsid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Approaches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(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various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profiles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)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225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D123D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m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Vzleti in pristanki z omejeno močjo</w:t>
            </w:r>
          </w:p>
          <w:p w:rsid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Limited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power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take-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off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landing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225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D123D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n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Avtorotacije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(izpraševalec izbere dve nalogi izmed: osnova (iz smer), z največjim doletom, z majhno hitrostjo, ali s 360</w:t>
            </w:r>
            <w:r>
              <w:rPr>
                <w:rFonts w:ascii="Verdana" w:hAnsi="Verdana"/>
                <w:bCs/>
                <w:sz w:val="13"/>
                <w:szCs w:val="13"/>
              </w:rPr>
              <w:t>˚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 zavojem.</w:t>
            </w:r>
          </w:p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Autorotations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(FE to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select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two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items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from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-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Basic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range,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low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speed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360</w:t>
            </w:r>
            <w:r>
              <w:rPr>
                <w:rFonts w:ascii="Verdana" w:hAnsi="Verdana"/>
                <w:bCs/>
                <w:sz w:val="13"/>
                <w:szCs w:val="13"/>
              </w:rPr>
              <w:t>˚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turns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)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225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D123D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o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Pristanek z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avtorot</w:t>
            </w:r>
            <w:r>
              <w:rPr>
                <w:rFonts w:ascii="Verdana" w:hAnsi="Verdana"/>
                <w:bCs/>
                <w:sz w:val="13"/>
                <w:szCs w:val="13"/>
              </w:rPr>
              <w:t>a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cijo</w:t>
            </w:r>
          </w:p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Autorotative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landing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225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D123D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p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Postopek zasilnega pristanka z vrnitvijo v motorno letenje </w:t>
            </w:r>
          </w:p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Practice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forced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landing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with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power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recovery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EC0C8F">
        <w:tblPrEx>
          <w:tblW w:w="10275" w:type="dxa"/>
          <w:tblInd w:w="-575" w:type="dxa"/>
          <w:tblLook w:val="04A0"/>
        </w:tblPrEx>
        <w:trPr>
          <w:trHeight w:val="225"/>
        </w:trPr>
        <w:tc>
          <w:tcPr>
            <w:tcW w:w="41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4D123D" w:rsidP="00846BC6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q</w:t>
            </w:r>
          </w:p>
        </w:tc>
        <w:tc>
          <w:tcPr>
            <w:tcW w:w="8364" w:type="dxa"/>
            <w:gridSpan w:val="3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Preizkus moči, tehnika branja parametrov, tehnika pilotiranja med priletom in vzletom </w:t>
            </w:r>
          </w:p>
          <w:p w:rsidR="004D123D" w:rsidRPr="004D123D" w:rsidP="004D123D">
            <w:pPr>
              <w:spacing w:before="60" w:after="60"/>
              <w:jc w:val="both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Power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checks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reconnaissance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technique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approach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departure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technique</w:t>
            </w:r>
          </w:p>
        </w:tc>
        <w:tc>
          <w:tcPr>
            <w:tcW w:w="1493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4F37D5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</w:tbl>
    <w:p w:rsidR="00156D2D">
      <w:r>
        <w:br w:type="page"/>
      </w:r>
    </w:p>
    <w:tbl>
      <w:tblPr>
        <w:tblW w:w="10275" w:type="dxa"/>
        <w:tblInd w:w="-561" w:type="dxa"/>
        <w:tblLook w:val="04A0"/>
      </w:tblPr>
      <w:tblGrid>
        <w:gridCol w:w="406"/>
        <w:gridCol w:w="849"/>
        <w:gridCol w:w="71"/>
        <w:gridCol w:w="7442"/>
        <w:gridCol w:w="1507"/>
      </w:tblGrid>
      <w:tr w:rsidTr="004D123D">
        <w:tblPrEx>
          <w:tblW w:w="10275" w:type="dxa"/>
          <w:tblInd w:w="-561" w:type="dxa"/>
          <w:tblLook w:val="04A0"/>
        </w:tblPrEx>
        <w:tc>
          <w:tcPr>
            <w:tcW w:w="12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213E4" w:rsidP="002213E4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DEL 3</w:t>
            </w:r>
          </w:p>
          <w:p w:rsidR="002213E4" w:rsidRPr="00595F32" w:rsidP="002213E4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2743B1">
              <w:rPr>
                <w:rFonts w:ascii="Verdana" w:hAnsi="Verdana"/>
                <w:b/>
                <w:bCs/>
                <w:i/>
                <w:sz w:val="14"/>
                <w:szCs w:val="14"/>
              </w:rPr>
              <w:t xml:space="preserve">SECTION </w:t>
            </w:r>
            <w:r>
              <w:rPr>
                <w:rFonts w:ascii="Verdana" w:hAnsi="Verdana"/>
                <w:b/>
                <w:bCs/>
                <w:i/>
                <w:sz w:val="14"/>
                <w:szCs w:val="14"/>
              </w:rPr>
              <w:t>3</w:t>
            </w:r>
          </w:p>
        </w:tc>
        <w:tc>
          <w:tcPr>
            <w:tcW w:w="75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E2F3"/>
            <w:vAlign w:val="center"/>
          </w:tcPr>
          <w:p w:rsidR="002213E4" w:rsidP="002213E4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156D2D">
              <w:rPr>
                <w:rFonts w:ascii="Verdana" w:hAnsi="Verdana"/>
                <w:b/>
                <w:bCs/>
                <w:sz w:val="14"/>
                <w:szCs w:val="14"/>
              </w:rPr>
              <w:t>POSTOPKI NA RUTI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</w:p>
          <w:p w:rsidR="002213E4" w:rsidRPr="002213E4" w:rsidP="002213E4">
            <w:pPr>
              <w:spacing w:before="40" w:after="40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  <w:r w:rsidRPr="002213E4">
              <w:rPr>
                <w:rFonts w:ascii="Verdana" w:hAnsi="Verdana"/>
                <w:b/>
                <w:bCs/>
                <w:i/>
                <w:sz w:val="14"/>
                <w:szCs w:val="14"/>
              </w:rPr>
              <w:t>EN-ROUTE PROCEDURES</w:t>
            </w:r>
          </w:p>
        </w:tc>
        <w:tc>
          <w:tcPr>
            <w:tcW w:w="1507" w:type="dxa"/>
            <w:tcBorders>
              <w:top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D9E2F3"/>
          </w:tcPr>
          <w:p w:rsidR="002213E4" w:rsidP="002213E4">
            <w:pPr>
              <w:spacing w:before="40" w:after="40"/>
              <w:rPr>
                <w:rFonts w:ascii="Verdana" w:hAnsi="Verdana"/>
                <w:bCs/>
                <w:sz w:val="12"/>
                <w:szCs w:val="14"/>
              </w:rPr>
            </w:pPr>
            <w:r>
              <w:rPr>
                <w:rFonts w:ascii="Verdana" w:hAnsi="Verdana"/>
                <w:bCs/>
                <w:sz w:val="12"/>
                <w:szCs w:val="14"/>
              </w:rPr>
              <w:t>Podpis izpraševalca</w:t>
            </w:r>
          </w:p>
          <w:p w:rsidR="002213E4" w:rsidRPr="00595F32" w:rsidP="002213E4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2743B1">
              <w:rPr>
                <w:rFonts w:ascii="Verdana" w:hAnsi="Verdana"/>
                <w:bCs/>
                <w:i/>
                <w:sz w:val="12"/>
                <w:szCs w:val="14"/>
              </w:rPr>
              <w:t>Examiner</w:t>
            </w:r>
            <w:r w:rsidRPr="002743B1">
              <w:rPr>
                <w:rFonts w:ascii="Verdana" w:hAnsi="Verdana"/>
                <w:bCs/>
                <w:i/>
                <w:sz w:val="12"/>
                <w:szCs w:val="14"/>
              </w:rPr>
              <w:t xml:space="preserve"> signature</w:t>
            </w: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a</w:t>
            </w:r>
          </w:p>
        </w:tc>
        <w:tc>
          <w:tcPr>
            <w:tcW w:w="8362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Navigacija in orientacija na različnih absolutnih/relativnih višinah leta, branje navigacijskih kart </w:t>
            </w:r>
          </w:p>
          <w:p w:rsidR="00407DEB" w:rsidRPr="004D123D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Navigation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orientation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at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various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altitudes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/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heights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map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reading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b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Nadzor absolutne/relativne višine, hitrosti, kurza (smeri) leta, opazovanje zračnega prostora, nastavitev višinomera.</w:t>
            </w:r>
          </w:p>
          <w:p w:rsidR="00407DEB" w:rsidRPr="004D123D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Altitude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/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height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speed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heading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control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observation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of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airspace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altimeter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setting</w:t>
            </w:r>
          </w:p>
        </w:tc>
        <w:tc>
          <w:tcPr>
            <w:tcW w:w="15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c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Spremljanje poteka leta, dnevnik poleta, poraba goriva, avtonomija, predviden čas prihoda, ocena kota zanosa in ponovna vzpostavitev zadane poti, spremljanje instrumentov</w:t>
            </w:r>
          </w:p>
          <w:p w:rsidR="00407DEB" w:rsidRPr="004D123D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Monitoring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of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flight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progress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flight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log,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fuel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usage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endurance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ETA,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assessment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of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track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error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reestablishment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of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correct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track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, instrument monitoring</w:t>
            </w:r>
          </w:p>
        </w:tc>
        <w:tc>
          <w:tcPr>
            <w:tcW w:w="15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d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Opazovanje vremenskih razmer, načrtovanje preusmeritve poleta</w:t>
            </w:r>
          </w:p>
          <w:p w:rsidR="00407DEB" w:rsidRPr="004D123D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Observation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of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weather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conditions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diversion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planning</w:t>
            </w:r>
          </w:p>
        </w:tc>
        <w:tc>
          <w:tcPr>
            <w:tcW w:w="15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e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Uporaba navigacijskih sredstev (kjer je možno) </w:t>
            </w:r>
          </w:p>
          <w:p w:rsidR="00407DEB" w:rsidRPr="004D123D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Use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of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navigation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aids (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where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available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)</w:t>
            </w:r>
          </w:p>
        </w:tc>
        <w:tc>
          <w:tcPr>
            <w:tcW w:w="15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f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D2D" w:rsidRPr="00156D2D" w:rsidP="00156D2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156D2D">
              <w:rPr>
                <w:rFonts w:ascii="Verdana" w:hAnsi="Verdana"/>
                <w:bCs/>
                <w:sz w:val="13"/>
                <w:szCs w:val="13"/>
              </w:rPr>
              <w:t>Vodenje komunikacije z ATC, postopki oddajanja in sprejemanja sporočil</w:t>
            </w:r>
          </w:p>
          <w:p w:rsidR="00407DEB" w:rsidRPr="002213E4" w:rsidP="00156D2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2213E4">
              <w:rPr>
                <w:rFonts w:ascii="Verdana" w:hAnsi="Verdana"/>
                <w:bCs/>
                <w:i/>
                <w:sz w:val="13"/>
                <w:szCs w:val="13"/>
              </w:rPr>
              <w:t xml:space="preserve">ATC </w:t>
            </w:r>
            <w:r w:rsidRPr="002213E4">
              <w:rPr>
                <w:rFonts w:ascii="Verdana" w:hAnsi="Verdana"/>
                <w:bCs/>
                <w:i/>
                <w:sz w:val="13"/>
                <w:szCs w:val="13"/>
              </w:rPr>
              <w:t>compliance</w:t>
            </w:r>
            <w:r w:rsidRPr="002213E4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2213E4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2213E4">
              <w:rPr>
                <w:rFonts w:ascii="Verdana" w:hAnsi="Verdana"/>
                <w:bCs/>
                <w:i/>
                <w:sz w:val="13"/>
                <w:szCs w:val="13"/>
              </w:rPr>
              <w:t xml:space="preserve"> R/T </w:t>
            </w:r>
            <w:r w:rsidRPr="002213E4">
              <w:rPr>
                <w:rFonts w:ascii="Verdana" w:hAnsi="Verdana"/>
                <w:bCs/>
                <w:i/>
                <w:sz w:val="13"/>
                <w:szCs w:val="13"/>
              </w:rPr>
              <w:t>procedures</w:t>
            </w:r>
          </w:p>
        </w:tc>
        <w:tc>
          <w:tcPr>
            <w:tcW w:w="1507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07DEB" w:rsidRPr="00F01A2C" w:rsidP="00407DEB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c>
          <w:tcPr>
            <w:tcW w:w="13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213E4" w:rsidP="002213E4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DEL 4</w:t>
            </w:r>
          </w:p>
          <w:p w:rsidR="002213E4" w:rsidRPr="00595F32" w:rsidP="002213E4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2743B1">
              <w:rPr>
                <w:rFonts w:ascii="Verdana" w:hAnsi="Verdana"/>
                <w:b/>
                <w:bCs/>
                <w:i/>
                <w:sz w:val="14"/>
                <w:szCs w:val="14"/>
              </w:rPr>
              <w:t xml:space="preserve">SECTION </w:t>
            </w:r>
            <w:r>
              <w:rPr>
                <w:rFonts w:ascii="Verdana" w:hAnsi="Verdana"/>
                <w:b/>
                <w:bCs/>
                <w:i/>
                <w:sz w:val="14"/>
                <w:szCs w:val="14"/>
              </w:rPr>
              <w:t>4</w:t>
            </w:r>
          </w:p>
        </w:tc>
        <w:tc>
          <w:tcPr>
            <w:tcW w:w="74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E2F3"/>
            <w:vAlign w:val="center"/>
          </w:tcPr>
          <w:p w:rsidR="004D123D" w:rsidRPr="004D123D" w:rsidP="004D123D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D123D">
              <w:rPr>
                <w:rFonts w:ascii="Verdana" w:hAnsi="Verdana"/>
                <w:b/>
                <w:bCs/>
                <w:sz w:val="14"/>
                <w:szCs w:val="14"/>
              </w:rPr>
              <w:t xml:space="preserve">POSTOPKI IN MANEVRI </w:t>
            </w:r>
          </w:p>
          <w:p w:rsidR="002213E4" w:rsidRPr="00A02F71" w:rsidP="004D123D">
            <w:pPr>
              <w:spacing w:before="40" w:after="40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  <w:r w:rsidRPr="004D123D">
              <w:rPr>
                <w:rFonts w:ascii="Verdana" w:hAnsi="Verdana"/>
                <w:b/>
                <w:bCs/>
                <w:i/>
                <w:sz w:val="14"/>
                <w:szCs w:val="14"/>
              </w:rPr>
              <w:t>FLIGHT PROCEDURES AND MANOEUVRES</w:t>
            </w:r>
          </w:p>
        </w:tc>
        <w:tc>
          <w:tcPr>
            <w:tcW w:w="1507" w:type="dxa"/>
            <w:tcBorders>
              <w:top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D9E2F3"/>
          </w:tcPr>
          <w:p w:rsidR="00156DCB" w:rsidP="00156DCB">
            <w:pPr>
              <w:spacing w:before="40" w:after="40"/>
              <w:rPr>
                <w:rFonts w:ascii="Verdana" w:hAnsi="Verdana"/>
                <w:bCs/>
                <w:sz w:val="12"/>
                <w:szCs w:val="14"/>
              </w:rPr>
            </w:pPr>
            <w:r>
              <w:rPr>
                <w:rFonts w:ascii="Verdana" w:hAnsi="Verdana"/>
                <w:bCs/>
                <w:sz w:val="12"/>
                <w:szCs w:val="14"/>
              </w:rPr>
              <w:t>Podpis izpraševalca</w:t>
            </w:r>
          </w:p>
          <w:p w:rsidR="002213E4" w:rsidRPr="00156DCB" w:rsidP="00156DCB">
            <w:pPr>
              <w:rPr>
                <w:rFonts w:ascii="Verdana" w:hAnsi="Verdana"/>
                <w:sz w:val="14"/>
                <w:szCs w:val="14"/>
              </w:rPr>
            </w:pPr>
            <w:r w:rsidRPr="002743B1">
              <w:rPr>
                <w:rFonts w:ascii="Verdana" w:hAnsi="Verdana"/>
                <w:bCs/>
                <w:i/>
                <w:sz w:val="12"/>
                <w:szCs w:val="14"/>
              </w:rPr>
              <w:t>Examiner</w:t>
            </w:r>
            <w:r w:rsidRPr="002743B1">
              <w:rPr>
                <w:rFonts w:ascii="Verdana" w:hAnsi="Verdana"/>
                <w:bCs/>
                <w:i/>
                <w:sz w:val="12"/>
                <w:szCs w:val="14"/>
              </w:rPr>
              <w:t xml:space="preserve"> signature</w:t>
            </w:r>
            <w:r w:rsidRPr="00156DCB">
              <w:rPr>
                <w:rFonts w:ascii="Verdana" w:hAnsi="Verdana"/>
                <w:sz w:val="14"/>
                <w:szCs w:val="14"/>
              </w:rPr>
              <w:t xml:space="preserve"> </w:t>
            </w: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F2" w:rsidRPr="00F01A2C" w:rsidP="004730F2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a</w:t>
            </w:r>
          </w:p>
        </w:tc>
        <w:tc>
          <w:tcPr>
            <w:tcW w:w="8362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Vodoravni let, nadzor smeri, absolutne/relativne višine in hitrosti leta (manever s hitrostjo).</w:t>
            </w:r>
          </w:p>
          <w:p w:rsidR="004730F2" w:rsidRPr="004D123D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Level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flight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control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of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heading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altitude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/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height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speed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730F2" w:rsidRPr="00F01A2C" w:rsidP="004730F2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F2" w:rsidRPr="00F01A2C" w:rsidP="004730F2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b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Zavoji v vzpenjanju in spuščanju z izhodi z določeno izhodno smeri </w:t>
            </w:r>
          </w:p>
          <w:p w:rsidR="004730F2" w:rsidRPr="004D123D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Climbing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descending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turns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onto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specified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headings</w:t>
            </w:r>
          </w:p>
        </w:tc>
        <w:tc>
          <w:tcPr>
            <w:tcW w:w="15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730F2" w:rsidRPr="00F01A2C" w:rsidP="004730F2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F2" w:rsidRPr="00F01A2C" w:rsidP="004730F2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c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180º in 360º horizontalni zavoji z nagibom 30° </w:t>
            </w:r>
          </w:p>
          <w:p w:rsidR="004730F2" w:rsidRPr="004D123D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Level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turns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withup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to 30º bank, 180º to 360º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left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right</w:t>
            </w:r>
          </w:p>
        </w:tc>
        <w:tc>
          <w:tcPr>
            <w:tcW w:w="15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730F2" w:rsidRPr="00F01A2C" w:rsidP="004730F2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0F2" w:rsidRPr="00F01A2C" w:rsidP="004730F2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d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Levi in desni 180° horizontalni zavoji izključno z uporabo instrumentov </w:t>
            </w:r>
          </w:p>
          <w:p w:rsidR="004730F2" w:rsidRPr="004D123D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Level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turns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180º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left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right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by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sole reference to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instruments</w:t>
            </w:r>
          </w:p>
        </w:tc>
        <w:tc>
          <w:tcPr>
            <w:tcW w:w="1507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730F2" w:rsidRPr="00F01A2C" w:rsidP="004730F2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c>
          <w:tcPr>
            <w:tcW w:w="13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213E4" w:rsidP="002213E4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DEL 5</w:t>
            </w:r>
          </w:p>
          <w:p w:rsidR="002213E4" w:rsidRPr="00595F32" w:rsidP="002213E4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2743B1">
              <w:rPr>
                <w:rFonts w:ascii="Verdana" w:hAnsi="Verdana"/>
                <w:b/>
                <w:bCs/>
                <w:i/>
                <w:sz w:val="14"/>
                <w:szCs w:val="14"/>
              </w:rPr>
              <w:t xml:space="preserve">SECTION </w:t>
            </w:r>
            <w:r>
              <w:rPr>
                <w:rFonts w:ascii="Verdana" w:hAnsi="Verdana"/>
                <w:b/>
                <w:bCs/>
                <w:i/>
                <w:sz w:val="14"/>
                <w:szCs w:val="14"/>
              </w:rPr>
              <w:t>5</w:t>
            </w:r>
          </w:p>
        </w:tc>
        <w:tc>
          <w:tcPr>
            <w:tcW w:w="74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E2F3"/>
            <w:vAlign w:val="center"/>
          </w:tcPr>
          <w:p w:rsidR="004D123D" w:rsidRPr="004D123D" w:rsidP="004D123D">
            <w:pPr>
              <w:spacing w:before="40" w:after="40"/>
              <w:rPr>
                <w:rFonts w:ascii="Verdana" w:hAnsi="Verdana"/>
                <w:b/>
                <w:sz w:val="14"/>
                <w:szCs w:val="16"/>
              </w:rPr>
            </w:pPr>
            <w:r w:rsidRPr="004D123D">
              <w:rPr>
                <w:rFonts w:ascii="Verdana" w:hAnsi="Verdana"/>
                <w:b/>
                <w:sz w:val="14"/>
                <w:szCs w:val="16"/>
              </w:rPr>
              <w:t>NEOBIČAJNI POSTOPKI IN POSTOPKI V SILI (simulirano kjer je primerno)</w:t>
            </w:r>
          </w:p>
          <w:p w:rsidR="002213E4" w:rsidRPr="004D123D" w:rsidP="004D123D">
            <w:pPr>
              <w:spacing w:before="40" w:after="40"/>
              <w:rPr>
                <w:rFonts w:ascii="Verdana" w:hAnsi="Verdana"/>
                <w:b/>
                <w:bCs/>
                <w:i/>
                <w:sz w:val="16"/>
                <w:szCs w:val="16"/>
              </w:rPr>
            </w:pPr>
            <w:r w:rsidRPr="004D123D">
              <w:rPr>
                <w:rFonts w:ascii="Verdana" w:hAnsi="Verdana"/>
                <w:b/>
                <w:i/>
                <w:sz w:val="14"/>
                <w:szCs w:val="16"/>
              </w:rPr>
              <w:t>ABNORMAL AND EMERGENCY PROCEDURES (</w:t>
            </w:r>
            <w:r w:rsidRPr="004D123D">
              <w:rPr>
                <w:rFonts w:ascii="Verdana" w:hAnsi="Verdana"/>
                <w:b/>
                <w:i/>
                <w:sz w:val="14"/>
                <w:szCs w:val="16"/>
              </w:rPr>
              <w:t>simulated</w:t>
            </w:r>
            <w:r w:rsidRPr="004D123D">
              <w:rPr>
                <w:rFonts w:ascii="Verdana" w:hAnsi="Verdana"/>
                <w:b/>
                <w:i/>
                <w:sz w:val="14"/>
                <w:szCs w:val="16"/>
              </w:rPr>
              <w:t xml:space="preserve"> </w:t>
            </w:r>
            <w:r w:rsidRPr="004D123D">
              <w:rPr>
                <w:rFonts w:ascii="Verdana" w:hAnsi="Verdana"/>
                <w:b/>
                <w:i/>
                <w:sz w:val="14"/>
                <w:szCs w:val="16"/>
              </w:rPr>
              <w:t>where</w:t>
            </w:r>
            <w:r w:rsidRPr="004D123D">
              <w:rPr>
                <w:rFonts w:ascii="Verdana" w:hAnsi="Verdana"/>
                <w:b/>
                <w:i/>
                <w:sz w:val="14"/>
                <w:szCs w:val="16"/>
              </w:rPr>
              <w:t xml:space="preserve"> </w:t>
            </w:r>
            <w:r w:rsidRPr="004D123D">
              <w:rPr>
                <w:rFonts w:ascii="Verdana" w:hAnsi="Verdana"/>
                <w:b/>
                <w:i/>
                <w:sz w:val="14"/>
                <w:szCs w:val="16"/>
              </w:rPr>
              <w:t>appropriate</w:t>
            </w:r>
            <w:r w:rsidRPr="004D123D">
              <w:rPr>
                <w:rFonts w:ascii="Verdana" w:hAnsi="Verdana"/>
                <w:b/>
                <w:i/>
                <w:sz w:val="14"/>
                <w:szCs w:val="16"/>
              </w:rPr>
              <w:t>)</w:t>
            </w:r>
          </w:p>
        </w:tc>
        <w:tc>
          <w:tcPr>
            <w:tcW w:w="1507" w:type="dxa"/>
            <w:tcBorders>
              <w:top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D9E2F3"/>
          </w:tcPr>
          <w:p w:rsidR="00156DCB" w:rsidP="00156DCB">
            <w:pPr>
              <w:spacing w:before="40" w:after="40"/>
              <w:rPr>
                <w:rFonts w:ascii="Verdana" w:hAnsi="Verdana"/>
                <w:bCs/>
                <w:sz w:val="12"/>
                <w:szCs w:val="14"/>
              </w:rPr>
            </w:pPr>
            <w:r>
              <w:rPr>
                <w:rFonts w:ascii="Verdana" w:hAnsi="Verdana"/>
                <w:bCs/>
                <w:sz w:val="12"/>
                <w:szCs w:val="14"/>
              </w:rPr>
              <w:t>Podpis izpraševalca</w:t>
            </w:r>
          </w:p>
          <w:p w:rsidR="002213E4" w:rsidRPr="00595F32" w:rsidP="00156DCB">
            <w:pPr>
              <w:spacing w:before="40" w:after="4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2743B1">
              <w:rPr>
                <w:rFonts w:ascii="Verdana" w:hAnsi="Verdana"/>
                <w:bCs/>
                <w:i/>
                <w:sz w:val="12"/>
                <w:szCs w:val="14"/>
              </w:rPr>
              <w:t>Examiner</w:t>
            </w:r>
            <w:r w:rsidRPr="002743B1">
              <w:rPr>
                <w:rFonts w:ascii="Verdana" w:hAnsi="Verdana"/>
                <w:bCs/>
                <w:i/>
                <w:sz w:val="12"/>
                <w:szCs w:val="14"/>
              </w:rPr>
              <w:t xml:space="preserve"> signature</w:t>
            </w:r>
          </w:p>
        </w:tc>
      </w:tr>
      <w:tr w:rsidTr="004434C5">
        <w:tblPrEx>
          <w:tblW w:w="10275" w:type="dxa"/>
          <w:tblInd w:w="-561" w:type="dxa"/>
          <w:tblLook w:val="04A0"/>
        </w:tblPrEx>
        <w:tc>
          <w:tcPr>
            <w:tcW w:w="1027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4D123D" w:rsidRPr="004D123D" w:rsidP="004D123D">
            <w:pPr>
              <w:spacing w:before="40" w:after="40"/>
              <w:rPr>
                <w:rFonts w:ascii="Verdana" w:hAnsi="Verdana"/>
                <w:sz w:val="12"/>
                <w:szCs w:val="16"/>
              </w:rPr>
            </w:pPr>
            <w:r w:rsidRPr="004D123D">
              <w:rPr>
                <w:rFonts w:ascii="Verdana" w:hAnsi="Verdana"/>
                <w:sz w:val="12"/>
                <w:szCs w:val="16"/>
              </w:rPr>
              <w:t>Opomba (1) Če preizkus poteka na večmotornem helikopterju, se vanj vključi vaja s postopki pri simulirani odpovedi motorja, vključno s priletom in</w:t>
            </w:r>
            <w:r>
              <w:rPr>
                <w:rFonts w:ascii="Verdana" w:hAnsi="Verdana"/>
                <w:sz w:val="12"/>
                <w:szCs w:val="16"/>
              </w:rPr>
              <w:t xml:space="preserve"> pristankom z enim motorjem.</w:t>
            </w:r>
          </w:p>
          <w:p w:rsidR="002213E4" w:rsidRPr="00130727" w:rsidP="004D123D">
            <w:pPr>
              <w:spacing w:before="40" w:after="40"/>
              <w:rPr>
                <w:rFonts w:ascii="Verdana" w:hAnsi="Verdana"/>
                <w:bCs/>
                <w:i/>
                <w:sz w:val="12"/>
                <w:szCs w:val="14"/>
              </w:rPr>
            </w:pPr>
            <w:r w:rsidRPr="004D123D">
              <w:rPr>
                <w:rFonts w:ascii="Verdana" w:hAnsi="Verdana"/>
                <w:sz w:val="12"/>
                <w:szCs w:val="16"/>
              </w:rPr>
              <w:t xml:space="preserve">Note (1) </w:t>
            </w:r>
            <w:r w:rsidRPr="004D123D">
              <w:rPr>
                <w:rFonts w:ascii="Verdana" w:hAnsi="Verdana"/>
                <w:sz w:val="12"/>
                <w:szCs w:val="16"/>
              </w:rPr>
              <w:t>Where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sz w:val="12"/>
                <w:szCs w:val="16"/>
              </w:rPr>
              <w:t>the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test is </w:t>
            </w:r>
            <w:r w:rsidRPr="004D123D">
              <w:rPr>
                <w:rFonts w:ascii="Verdana" w:hAnsi="Verdana"/>
                <w:sz w:val="12"/>
                <w:szCs w:val="16"/>
              </w:rPr>
              <w:t>conducted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on a </w:t>
            </w:r>
            <w:r w:rsidRPr="004D123D">
              <w:rPr>
                <w:rFonts w:ascii="Verdana" w:hAnsi="Verdana"/>
                <w:sz w:val="12"/>
                <w:szCs w:val="16"/>
              </w:rPr>
              <w:t>multi-engine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sz w:val="12"/>
                <w:szCs w:val="16"/>
              </w:rPr>
              <w:t>helicopter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a </w:t>
            </w:r>
            <w:r w:rsidRPr="004D123D">
              <w:rPr>
                <w:rFonts w:ascii="Verdana" w:hAnsi="Verdana"/>
                <w:sz w:val="12"/>
                <w:szCs w:val="16"/>
              </w:rPr>
              <w:t>simulated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sz w:val="12"/>
                <w:szCs w:val="16"/>
              </w:rPr>
              <w:t>engine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sz w:val="12"/>
                <w:szCs w:val="16"/>
              </w:rPr>
              <w:t>failure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sz w:val="12"/>
                <w:szCs w:val="16"/>
              </w:rPr>
              <w:t>drill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, </w:t>
            </w:r>
            <w:r w:rsidRPr="004D123D">
              <w:rPr>
                <w:rFonts w:ascii="Verdana" w:hAnsi="Verdana"/>
                <w:sz w:val="12"/>
                <w:szCs w:val="16"/>
              </w:rPr>
              <w:t>including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a </w:t>
            </w:r>
            <w:r w:rsidRPr="004D123D">
              <w:rPr>
                <w:rFonts w:ascii="Verdana" w:hAnsi="Verdana"/>
                <w:sz w:val="12"/>
                <w:szCs w:val="16"/>
              </w:rPr>
              <w:t>single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sz w:val="12"/>
                <w:szCs w:val="16"/>
              </w:rPr>
              <w:t>engine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sz w:val="12"/>
                <w:szCs w:val="16"/>
              </w:rPr>
              <w:t>approach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sz w:val="12"/>
                <w:szCs w:val="16"/>
              </w:rPr>
              <w:t>and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sz w:val="12"/>
                <w:szCs w:val="16"/>
              </w:rPr>
              <w:t>landing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sz w:val="12"/>
                <w:szCs w:val="16"/>
              </w:rPr>
              <w:t>shall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be </w:t>
            </w:r>
            <w:r w:rsidRPr="004D123D">
              <w:rPr>
                <w:rFonts w:ascii="Verdana" w:hAnsi="Verdana"/>
                <w:sz w:val="12"/>
                <w:szCs w:val="16"/>
              </w:rPr>
              <w:t>included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in </w:t>
            </w:r>
            <w:r w:rsidRPr="004D123D">
              <w:rPr>
                <w:rFonts w:ascii="Verdana" w:hAnsi="Verdana"/>
                <w:sz w:val="12"/>
                <w:szCs w:val="16"/>
              </w:rPr>
              <w:t>the</w:t>
            </w:r>
            <w:r w:rsidRPr="004D123D">
              <w:rPr>
                <w:rFonts w:ascii="Verdana" w:hAnsi="Verdana"/>
                <w:sz w:val="12"/>
                <w:szCs w:val="16"/>
              </w:rPr>
              <w:t xml:space="preserve"> test.</w:t>
            </w:r>
          </w:p>
        </w:tc>
      </w:tr>
      <w:tr w:rsidTr="004434C5">
        <w:tblPrEx>
          <w:tblW w:w="10275" w:type="dxa"/>
          <w:tblInd w:w="-561" w:type="dxa"/>
          <w:tblLook w:val="04A0"/>
        </w:tblPrEx>
        <w:tc>
          <w:tcPr>
            <w:tcW w:w="1027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4D123D" w:rsidRPr="004D123D" w:rsidP="004D123D">
            <w:pPr>
              <w:spacing w:before="40" w:after="40"/>
              <w:rPr>
                <w:rFonts w:ascii="Verdana" w:hAnsi="Verdana"/>
                <w:b/>
                <w:sz w:val="12"/>
                <w:szCs w:val="16"/>
              </w:rPr>
            </w:pPr>
            <w:r w:rsidRPr="004D123D">
              <w:rPr>
                <w:rFonts w:ascii="Verdana" w:hAnsi="Verdana"/>
                <w:b/>
                <w:sz w:val="12"/>
                <w:szCs w:val="16"/>
              </w:rPr>
              <w:t>Opomba (2)</w:t>
            </w:r>
            <w:r>
              <w:rPr>
                <w:rFonts w:ascii="Verdana" w:hAnsi="Verdana"/>
                <w:b/>
                <w:sz w:val="12"/>
                <w:szCs w:val="16"/>
              </w:rPr>
              <w:t>:</w:t>
            </w:r>
            <w:r w:rsidRPr="004D123D">
              <w:rPr>
                <w:rFonts w:ascii="Verdana" w:hAnsi="Verdana"/>
                <w:b/>
                <w:sz w:val="12"/>
                <w:szCs w:val="16"/>
              </w:rPr>
              <w:t xml:space="preserve"> Izpraševalec FE izbere 4 od naslednjih nalog: </w:t>
            </w:r>
          </w:p>
          <w:p w:rsidR="004D123D" w:rsidRPr="004D123D" w:rsidP="004D123D">
            <w:pPr>
              <w:spacing w:before="40" w:after="40"/>
              <w:rPr>
                <w:rFonts w:ascii="Verdana" w:hAnsi="Verdana"/>
                <w:i/>
                <w:sz w:val="12"/>
                <w:szCs w:val="16"/>
              </w:rPr>
            </w:pPr>
            <w:r w:rsidRPr="004D123D">
              <w:rPr>
                <w:rFonts w:ascii="Verdana" w:hAnsi="Verdana"/>
                <w:i/>
                <w:sz w:val="12"/>
                <w:szCs w:val="16"/>
              </w:rPr>
              <w:t>Note (2)</w:t>
            </w:r>
            <w:r>
              <w:rPr>
                <w:rFonts w:ascii="Verdana" w:hAnsi="Verdana"/>
                <w:i/>
                <w:sz w:val="12"/>
                <w:szCs w:val="16"/>
              </w:rPr>
              <w:t>: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>The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 xml:space="preserve"> FE 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>shall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>select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 xml:space="preserve"> 4 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>items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>from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>the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 xml:space="preserve"> 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>following</w:t>
            </w:r>
            <w:r w:rsidRPr="004D123D">
              <w:rPr>
                <w:rFonts w:ascii="Verdana" w:hAnsi="Verdana"/>
                <w:i/>
                <w:sz w:val="12"/>
                <w:szCs w:val="16"/>
              </w:rPr>
              <w:t>:</w:t>
            </w: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E4" w:rsidRPr="00F01A2C" w:rsidP="002213E4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a</w:t>
            </w:r>
          </w:p>
        </w:tc>
        <w:tc>
          <w:tcPr>
            <w:tcW w:w="8362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Okvara motorjev, vključno z okvaro regulatorja, zaledenitev uplinjača/motorja, okvara oljnega sistema, kot je ustrezno </w:t>
            </w:r>
          </w:p>
          <w:p w:rsidR="002213E4" w:rsidRPr="00EC0C8F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Engine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malfunctions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including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governor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failure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carburetor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/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engine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icing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oil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system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, as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appropriate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213E4" w:rsidRPr="00F01A2C" w:rsidP="002213E4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E4" w:rsidRPr="00F01A2C" w:rsidP="002213E4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b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Okvara gorivnega sistema </w:t>
            </w:r>
          </w:p>
          <w:p w:rsidR="002213E4" w:rsidRPr="00EC0C8F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Fuel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system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malfunction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213E4" w:rsidRPr="00F01A2C" w:rsidP="002213E4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E4" w:rsidRPr="00F01A2C" w:rsidP="002213E4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c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Okvara električnega sistema </w:t>
            </w:r>
          </w:p>
          <w:p w:rsidR="002213E4" w:rsidRPr="00EC0C8F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Electrical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system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malfunction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213E4" w:rsidRPr="00F01A2C" w:rsidP="002213E4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E4" w:rsidRPr="00F01A2C" w:rsidP="002213E4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d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Okvara hidravličnega sistema, vključno s prileti in pristanki brez hidravlike, če je ustrezno </w:t>
            </w:r>
          </w:p>
          <w:p w:rsidR="002213E4" w:rsidRPr="00EC0C8F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Hydraulic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system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malfunction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including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approach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landing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without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hydraulics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, as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applicable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213E4" w:rsidRPr="00F01A2C" w:rsidP="002213E4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E4" w:rsidRPr="00F01A2C" w:rsidP="002213E4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 w:rsidRPr="00F01A2C">
              <w:rPr>
                <w:rFonts w:ascii="Verdana" w:hAnsi="Verdana"/>
                <w:bCs/>
                <w:sz w:val="13"/>
                <w:szCs w:val="13"/>
              </w:rPr>
              <w:t>e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Okvara glavnega rotorja in/ali sistema za uravnovešenje reakcije vrtilnega momenta (na simulatorju ali samo teoretično)</w:t>
            </w:r>
          </w:p>
          <w:p w:rsidR="002213E4" w:rsidRPr="00EC0C8F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Main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rotor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/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anti-torque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system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malfunction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(FFS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discussion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only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213E4" w:rsidRPr="00F01A2C" w:rsidP="002213E4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F01A2C" w:rsidP="002213E4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f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Postopek ob požaru, vključno s postopki za obvladovanje in odpravo dima, kot je ustrezno </w:t>
            </w:r>
          </w:p>
          <w:p w:rsidR="004D123D" w:rsidRPr="00EC0C8F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Fire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drills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,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including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smoke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control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removal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, as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applicable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2213E4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  <w:tr w:rsidTr="004D123D">
        <w:tblPrEx>
          <w:tblW w:w="10275" w:type="dxa"/>
          <w:tblInd w:w="-561" w:type="dxa"/>
          <w:tblLook w:val="04A0"/>
        </w:tblPrEx>
        <w:trPr>
          <w:trHeight w:val="386"/>
        </w:trPr>
        <w:tc>
          <w:tcPr>
            <w:tcW w:w="40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P="002213E4">
            <w:pPr>
              <w:spacing w:before="40" w:after="40"/>
              <w:jc w:val="center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>g</w:t>
            </w:r>
          </w:p>
        </w:tc>
        <w:tc>
          <w:tcPr>
            <w:tcW w:w="8362" w:type="dxa"/>
            <w:gridSpan w:val="3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>Drugi neobičajni postopki in postopki v sili, kot so opisani v ustreznem helikopterskem priročniku, ob upoštevanju določil dela 3 in 4 točke C dodatka 9 k Part-FCL, vključno za večmotorne helikopterje</w:t>
            </w:r>
          </w:p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i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Other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abnormal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emergency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procedures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as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outlined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in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appropriate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flight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manual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with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reference to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Appendix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9 C to Part-FCL,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sections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3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and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4,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including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for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ME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helicopters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: </w:t>
            </w:r>
          </w:p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(a) simulirana odpoved motorja med vzletom: /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Simulated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engine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failure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 xml:space="preserve"> at take-</w:t>
            </w:r>
            <w:r w:rsidRPr="004D123D">
              <w:rPr>
                <w:rFonts w:ascii="Verdana" w:hAnsi="Verdana"/>
                <w:bCs/>
                <w:i/>
                <w:sz w:val="13"/>
                <w:szCs w:val="13"/>
              </w:rPr>
              <w:t>off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:</w:t>
            </w:r>
          </w:p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ab/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(1)</w:t>
            </w:r>
            <w:r>
              <w:rPr>
                <w:rFonts w:ascii="Verdana" w:hAnsi="Verdana"/>
                <w:bCs/>
                <w:sz w:val="13"/>
                <w:szCs w:val="13"/>
              </w:rPr>
              <w:t xml:space="preserve"> 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zaustavljen vzlet na točki odločitve za vzlet (TDP) ali pred njo, ali varen prisilni pristanek na določeni točki po </w:t>
            </w:r>
            <w:r w:rsidR="00EC0C8F">
              <w:rPr>
                <w:rFonts w:ascii="Verdana" w:hAnsi="Verdana"/>
                <w:bCs/>
                <w:sz w:val="13"/>
                <w:szCs w:val="13"/>
              </w:rPr>
              <w:tab/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vzletu (DPATO) ali pred njo /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rejected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take-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off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at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before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TDP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safe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forced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landing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at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before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DPATO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,</w:t>
            </w:r>
          </w:p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ab/>
              <w:t>(2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) takoj po točki TDP ali DPATO/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shortly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after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TDP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DPATO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.</w:t>
            </w:r>
          </w:p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(b) pristanek s simulirano odpovedjo motorja: /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Landing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with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simulated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engine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failure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:</w:t>
            </w:r>
          </w:p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ab/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(1) pristanek ali neuspeli prilet po odpovedi motorja pred točko odločitve za pristanek (LBP) ali določeno točko </w:t>
            </w:r>
            <w:r>
              <w:rPr>
                <w:rFonts w:ascii="Verdana" w:hAnsi="Verdana"/>
                <w:bCs/>
                <w:sz w:val="13"/>
                <w:szCs w:val="13"/>
              </w:rPr>
              <w:tab/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za pristanek (DPBL) /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landing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go-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around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following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engine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failure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before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LDP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DPBL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,</w:t>
            </w:r>
          </w:p>
          <w:p w:rsidR="004D123D" w:rsidRPr="004D123D" w:rsidP="004D123D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  <w:r>
              <w:rPr>
                <w:rFonts w:ascii="Verdana" w:hAnsi="Verdana"/>
                <w:bCs/>
                <w:sz w:val="13"/>
                <w:szCs w:val="13"/>
              </w:rPr>
              <w:tab/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(2) pristanek po odpovedi motorja za točko odločitve za pristanek (LDP) ali varen zasilni pristanek za določeno </w:t>
            </w:r>
            <w:r>
              <w:rPr>
                <w:rFonts w:ascii="Verdana" w:hAnsi="Verdana"/>
                <w:bCs/>
                <w:sz w:val="13"/>
                <w:szCs w:val="13"/>
              </w:rPr>
              <w:tab/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 xml:space="preserve">točko pred pristankom (DPBL) /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following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engine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failure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after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LDP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or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safe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forced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landing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>after</w:t>
            </w:r>
            <w:r w:rsidRPr="00EC0C8F">
              <w:rPr>
                <w:rFonts w:ascii="Verdana" w:hAnsi="Verdana"/>
                <w:bCs/>
                <w:i/>
                <w:sz w:val="13"/>
                <w:szCs w:val="13"/>
              </w:rPr>
              <w:t xml:space="preserve"> DPBL</w:t>
            </w:r>
            <w:r w:rsidRPr="004D123D">
              <w:rPr>
                <w:rFonts w:ascii="Verdana" w:hAnsi="Verdana"/>
                <w:bCs/>
                <w:sz w:val="13"/>
                <w:szCs w:val="13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D123D" w:rsidRPr="00F01A2C" w:rsidP="002213E4">
            <w:pPr>
              <w:spacing w:before="60" w:after="60"/>
              <w:rPr>
                <w:rFonts w:ascii="Verdana" w:hAnsi="Verdana"/>
                <w:bCs/>
                <w:sz w:val="13"/>
                <w:szCs w:val="13"/>
              </w:rPr>
            </w:pPr>
          </w:p>
        </w:tc>
      </w:tr>
    </w:tbl>
    <w:p w:rsidR="00261A70" w:rsidRPr="00595F32">
      <w:r w:rsidRPr="00595F32">
        <w:br w:type="page"/>
      </w:r>
    </w:p>
    <w:p w:rsidR="00130727"/>
    <w:tbl>
      <w:tblPr>
        <w:tblW w:w="10261" w:type="dxa"/>
        <w:tblInd w:w="-5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/>
      </w:tblPr>
      <w:tblGrid>
        <w:gridCol w:w="5210"/>
        <w:gridCol w:w="5051"/>
      </w:tblGrid>
      <w:tr w:rsidTr="004434C5">
        <w:tblPrEx>
          <w:tblW w:w="10261" w:type="dxa"/>
          <w:tblInd w:w="-54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ook w:val="01E0"/>
        </w:tblPrEx>
        <w:trPr>
          <w:trHeight w:val="315"/>
        </w:trPr>
        <w:tc>
          <w:tcPr>
            <w:tcW w:w="52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DEEBF6" w:themeFill="accent1" w:themeFillTint="33"/>
            <w:vAlign w:val="center"/>
          </w:tcPr>
          <w:p w:rsidR="00BA5BAE" w:rsidRPr="00EC0C8F" w:rsidP="00EC0C8F">
            <w:pPr>
              <w:jc w:val="center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b/>
                <w:sz w:val="12"/>
                <w:szCs w:val="16"/>
              </w:rPr>
              <w:t xml:space="preserve">DOPUSTNA ODSTOPANJA PRI </w:t>
            </w:r>
            <w:r w:rsidR="00EC0C8F">
              <w:rPr>
                <w:rFonts w:ascii="Verdana" w:hAnsi="Verdana" w:cs="Arial"/>
                <w:b/>
                <w:sz w:val="12"/>
                <w:szCs w:val="16"/>
              </w:rPr>
              <w:t>PREVERJANJU</w:t>
            </w:r>
          </w:p>
        </w:tc>
        <w:tc>
          <w:tcPr>
            <w:tcW w:w="50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EEBF6" w:themeFill="accent1" w:themeFillTint="33"/>
            <w:vAlign w:val="center"/>
          </w:tcPr>
          <w:p w:rsidR="00BA5BAE" w:rsidRPr="005F4295" w:rsidP="00245CD5">
            <w:pPr>
              <w:jc w:val="center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5F4295">
              <w:rPr>
                <w:rFonts w:ascii="Verdana" w:hAnsi="Verdana" w:cs="Arial"/>
                <w:b/>
                <w:i/>
                <w:color w:val="808080" w:themeColor="background1" w:themeShade="80"/>
                <w:sz w:val="12"/>
                <w:szCs w:val="16"/>
              </w:rPr>
              <w:t>FLIGHT TEST TOLERANCE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rPr>
          <w:trHeight w:val="1326"/>
        </w:trPr>
        <w:tc>
          <w:tcPr>
            <w:tcW w:w="5210" w:type="dxa"/>
            <w:tcBorders>
              <w:top w:val="single" w:sz="12" w:space="0" w:color="auto"/>
              <w:bottom w:val="single" w:sz="4" w:space="0" w:color="auto"/>
            </w:tcBorders>
            <w:shd w:val="clear" w:color="auto" w:fill="FEF2CC" w:themeFill="accent4" w:themeFillTint="33"/>
            <w:vAlign w:val="center"/>
          </w:tcPr>
          <w:p w:rsidR="00884647" w:rsidRPr="00EC0C8F" w:rsidP="00EC0C8F">
            <w:pPr>
              <w:spacing w:before="40" w:after="40"/>
              <w:jc w:val="both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>Kandidat mora med preverjanjem dokazati svojo usposobljenost za:</w:t>
            </w:r>
          </w:p>
          <w:p w:rsidR="00884647" w:rsidRPr="00EC0C8F" w:rsidP="00EC0C8F">
            <w:pPr>
              <w:spacing w:before="40" w:after="40"/>
              <w:jc w:val="both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 xml:space="preserve">– upravljanje </w:t>
            </w:r>
            <w:r w:rsidRPr="00EC0C8F" w:rsidR="00EC0C8F">
              <w:rPr>
                <w:rFonts w:ascii="Verdana" w:hAnsi="Verdana" w:cs="Arial"/>
                <w:sz w:val="12"/>
                <w:szCs w:val="12"/>
              </w:rPr>
              <w:t>helikopterja</w:t>
            </w:r>
            <w:r w:rsidRPr="00EC0C8F">
              <w:rPr>
                <w:rFonts w:ascii="Verdana" w:hAnsi="Verdana" w:cs="Arial"/>
                <w:sz w:val="12"/>
                <w:szCs w:val="12"/>
              </w:rPr>
              <w:t xml:space="preserve"> v skladu z njegovimi omejitvami;</w:t>
            </w:r>
          </w:p>
          <w:p w:rsidR="00884647" w:rsidRPr="00EC0C8F" w:rsidP="00EC0C8F">
            <w:pPr>
              <w:spacing w:before="40" w:after="40"/>
              <w:jc w:val="both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>– tekoče in natančno izvajanje vseh manevrov;</w:t>
            </w:r>
          </w:p>
          <w:p w:rsidR="00884647" w:rsidRPr="00EC0C8F" w:rsidP="00EC0C8F">
            <w:pPr>
              <w:spacing w:before="40" w:after="40"/>
              <w:jc w:val="both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>– razsodnost in dobro pilotiranje;</w:t>
            </w:r>
          </w:p>
          <w:p w:rsidR="00884647" w:rsidRPr="00EC0C8F" w:rsidP="00EC0C8F">
            <w:pPr>
              <w:spacing w:before="40" w:after="40"/>
              <w:jc w:val="both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>– uporabo letalskega znanja; ter</w:t>
            </w:r>
          </w:p>
          <w:p w:rsidR="00884647" w:rsidRPr="00EC0C8F" w:rsidP="00EC0C8F">
            <w:pPr>
              <w:spacing w:before="40" w:after="40"/>
              <w:jc w:val="both"/>
              <w:rPr>
                <w:rFonts w:ascii="Verdana" w:hAnsi="Verdana" w:cs="Arial"/>
                <w:b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 xml:space="preserve">– nadzor </w:t>
            </w:r>
            <w:r w:rsidRPr="00EC0C8F" w:rsidR="00EC0C8F">
              <w:rPr>
                <w:rFonts w:ascii="Verdana" w:hAnsi="Verdana" w:cs="Arial"/>
                <w:sz w:val="12"/>
                <w:szCs w:val="12"/>
              </w:rPr>
              <w:t>helikopterja</w:t>
            </w:r>
            <w:r w:rsidRPr="00EC0C8F">
              <w:rPr>
                <w:rFonts w:ascii="Verdana" w:hAnsi="Verdana" w:cs="Arial"/>
                <w:sz w:val="12"/>
                <w:szCs w:val="12"/>
              </w:rPr>
              <w:t>, ki zagotavlja, da uspešna izvedba postopkov ali manevrov v nobenem trenutku ni resno vprašljiva.</w:t>
            </w:r>
          </w:p>
        </w:tc>
        <w:tc>
          <w:tcPr>
            <w:tcW w:w="50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EF2CC" w:themeFill="accent4" w:themeFillTint="33"/>
            <w:vAlign w:val="center"/>
          </w:tcPr>
          <w:p w:rsidR="00884647" w:rsidRPr="00A02F71" w:rsidP="00EC0C8F">
            <w:pPr>
              <w:spacing w:before="40" w:after="40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The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applicant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shall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demonstrate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the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ability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to:</w:t>
            </w:r>
          </w:p>
          <w:p w:rsidR="00884647" w:rsidRPr="00A02F71" w:rsidP="00EC0C8F">
            <w:pPr>
              <w:spacing w:before="40" w:after="40"/>
              <w:jc w:val="both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–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operate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the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helicopter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within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its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limitations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; </w:t>
            </w:r>
          </w:p>
          <w:p w:rsidR="00884647" w:rsidRPr="00A02F71" w:rsidP="00EC0C8F">
            <w:pPr>
              <w:spacing w:before="40" w:after="40"/>
              <w:jc w:val="both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–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complete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all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manoeuvres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with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smoothness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and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accuracy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; </w:t>
            </w:r>
          </w:p>
          <w:p w:rsidR="00884647" w:rsidRPr="00A02F71" w:rsidP="00EC0C8F">
            <w:pPr>
              <w:spacing w:before="40" w:after="40"/>
              <w:jc w:val="both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–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exercise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good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judgement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and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airmanship</w:t>
            </w:r>
          </w:p>
          <w:p w:rsidR="00884647" w:rsidRPr="00A02F71" w:rsidP="00EC0C8F">
            <w:pPr>
              <w:spacing w:before="40" w:after="40"/>
              <w:jc w:val="both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–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apply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aeronautical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knowledge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;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and</w:t>
            </w:r>
          </w:p>
          <w:p w:rsidR="00884647" w:rsidRPr="00A02F71" w:rsidP="00EC0C8F">
            <w:pPr>
              <w:spacing w:before="40" w:after="40"/>
              <w:jc w:val="both"/>
              <w:rPr>
                <w:rFonts w:ascii="Verdana" w:hAnsi="Verdana" w:cs="Arial"/>
                <w:b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–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maintain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control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of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the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helicopter</w:t>
            </w:r>
            <w:r w:rsidRPr="00A02F71" w:rsid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at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all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times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in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such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a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manner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that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the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successful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outcome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of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a procedure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or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manoeuvre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is never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seriously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in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doubt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.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c>
          <w:tcPr>
            <w:tcW w:w="5210" w:type="dxa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</w:tcPr>
          <w:p w:rsidR="00BA5BAE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b/>
                <w:sz w:val="12"/>
                <w:szCs w:val="12"/>
              </w:rPr>
            </w:pPr>
            <w:r w:rsidRPr="00EC0C8F">
              <w:rPr>
                <w:rFonts w:ascii="Verdana" w:hAnsi="Verdana" w:cs="Arial"/>
                <w:b/>
                <w:sz w:val="12"/>
                <w:szCs w:val="12"/>
              </w:rPr>
              <w:t>Višina</w:t>
            </w:r>
          </w:p>
        </w:tc>
        <w:tc>
          <w:tcPr>
            <w:tcW w:w="5051" w:type="dxa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</w:tcPr>
          <w:p w:rsidR="00BA5BAE" w:rsidRPr="00A02F71" w:rsidP="00EC0C8F">
            <w:pPr>
              <w:autoSpaceDE w:val="0"/>
              <w:autoSpaceDN w:val="0"/>
              <w:adjustRightInd w:val="0"/>
              <w:spacing w:before="80" w:after="80"/>
              <w:rPr>
                <w:rFonts w:ascii="Verdana" w:hAnsi="Verdana" w:cs="Arial"/>
                <w:b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b/>
                <w:i/>
                <w:color w:val="808080" w:themeColor="background1" w:themeShade="80"/>
                <w:sz w:val="12"/>
                <w:szCs w:val="12"/>
              </w:rPr>
              <w:t>Height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rPr>
          <w:trHeight w:val="365"/>
        </w:trPr>
        <w:tc>
          <w:tcPr>
            <w:tcW w:w="521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A5BAE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>Normalno letenje: ±15</w:t>
            </w:r>
            <w:r w:rsidRPr="00EC0C8F">
              <w:rPr>
                <w:rFonts w:ascii="Verdana" w:hAnsi="Verdana" w:cs="Arial"/>
                <w:sz w:val="12"/>
                <w:szCs w:val="12"/>
              </w:rPr>
              <w:t>0 čevljev</w:t>
            </w:r>
          </w:p>
        </w:tc>
        <w:tc>
          <w:tcPr>
            <w:tcW w:w="505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A5BAE" w:rsidRPr="00A02F71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  <w:lang w:val="en-US"/>
              </w:rPr>
            </w:pP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Normal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flight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: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±1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5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0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feet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  <w:lang w:val="en-US"/>
              </w:rPr>
              <w:t xml:space="preserve"> 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rPr>
          <w:trHeight w:val="365"/>
        </w:trPr>
        <w:tc>
          <w:tcPr>
            <w:tcW w:w="521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130727" w:rsidRPr="00EC0C8F" w:rsidP="00A106BA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>S simulirano večjo nevarnostjo</w:t>
            </w:r>
            <w:r w:rsidRPr="00EC0C8F" w:rsidR="00884647">
              <w:rPr>
                <w:rFonts w:ascii="Verdana" w:hAnsi="Verdana" w:cs="Arial"/>
                <w:sz w:val="12"/>
                <w:szCs w:val="12"/>
              </w:rPr>
              <w:t xml:space="preserve">: ±200 čevljev </w:t>
            </w:r>
          </w:p>
        </w:tc>
        <w:tc>
          <w:tcPr>
            <w:tcW w:w="505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130727" w:rsidRPr="00A02F71" w:rsidP="00A106BA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A106BA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With</w:t>
            </w:r>
            <w:r w:rsidRPr="00A106BA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106BA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simulated</w:t>
            </w:r>
            <w:r w:rsidRPr="00A106BA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major </w:t>
            </w:r>
            <w:r w:rsidRPr="00A106BA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emergency</w:t>
            </w:r>
            <w:r w:rsidRPr="00A02F71" w:rsidR="00884647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: ±200 </w:t>
            </w:r>
            <w:r w:rsidRPr="00A02F71" w:rsidR="00884647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feet</w:t>
            </w:r>
            <w:r w:rsidRPr="00A02F71" w:rsidR="00884647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rPr>
          <w:trHeight w:val="365"/>
        </w:trPr>
        <w:tc>
          <w:tcPr>
            <w:tcW w:w="521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EC0C8F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 xml:space="preserve">V lebdenju z učinkom tal: </w:t>
            </w:r>
            <w:r w:rsidRPr="00EC0C8F">
              <w:rPr>
                <w:rFonts w:ascii="Verdana" w:hAnsi="Verdana" w:cs="Arial"/>
                <w:sz w:val="12"/>
                <w:szCs w:val="12"/>
              </w:rPr>
              <w:t>±2</w:t>
            </w:r>
            <w:r w:rsidRPr="00EC0C8F">
              <w:rPr>
                <w:rFonts w:ascii="Verdana" w:hAnsi="Verdana" w:cs="Arial"/>
                <w:sz w:val="12"/>
                <w:szCs w:val="12"/>
              </w:rPr>
              <w:t xml:space="preserve"> čevlja</w:t>
            </w:r>
          </w:p>
        </w:tc>
        <w:tc>
          <w:tcPr>
            <w:tcW w:w="505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EC0C8F" w:rsidRPr="00A02F71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Hovering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I.G.E 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flight</w:t>
            </w:r>
            <w:r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: ±2 </w:t>
            </w:r>
            <w:r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feet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rPr>
          <w:trHeight w:val="312"/>
        </w:trPr>
        <w:tc>
          <w:tcPr>
            <w:tcW w:w="5210" w:type="dxa"/>
            <w:tcBorders>
              <w:top w:val="nil"/>
              <w:bottom w:val="nil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A5BAE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b/>
                <w:sz w:val="12"/>
                <w:szCs w:val="12"/>
              </w:rPr>
            </w:pPr>
            <w:r w:rsidRPr="00EC0C8F">
              <w:rPr>
                <w:rFonts w:ascii="Verdana" w:hAnsi="Verdana" w:cs="Arial"/>
                <w:b/>
                <w:sz w:val="12"/>
                <w:szCs w:val="12"/>
                <w:lang w:val="en-US"/>
              </w:rPr>
              <w:t>Smer</w:t>
            </w:r>
            <w:r w:rsidRPr="00EC0C8F">
              <w:rPr>
                <w:rFonts w:ascii="Verdana" w:hAnsi="Verdana" w:cs="Arial"/>
                <w:b/>
                <w:sz w:val="12"/>
                <w:szCs w:val="12"/>
                <w:lang w:val="en-US"/>
              </w:rPr>
              <w:t xml:space="preserve"> </w:t>
            </w:r>
            <w:r w:rsidRPr="00EC0C8F">
              <w:rPr>
                <w:rFonts w:ascii="Verdana" w:hAnsi="Verdana" w:cs="Arial"/>
                <w:b/>
                <w:sz w:val="12"/>
                <w:szCs w:val="12"/>
                <w:lang w:val="en-US"/>
              </w:rPr>
              <w:t>ali</w:t>
            </w:r>
            <w:r w:rsidRPr="00EC0C8F">
              <w:rPr>
                <w:rFonts w:ascii="Verdana" w:hAnsi="Verdana" w:cs="Arial"/>
                <w:b/>
                <w:sz w:val="12"/>
                <w:szCs w:val="12"/>
                <w:lang w:val="en-US"/>
              </w:rPr>
              <w:t xml:space="preserve"> sled </w:t>
            </w:r>
            <w:r w:rsidRPr="00EC0C8F">
              <w:rPr>
                <w:rFonts w:ascii="Verdana" w:hAnsi="Verdana" w:cs="Arial"/>
                <w:b/>
                <w:sz w:val="12"/>
                <w:szCs w:val="12"/>
                <w:lang w:val="en-US"/>
              </w:rPr>
              <w:t>radionavigacijskega</w:t>
            </w:r>
            <w:r w:rsidRPr="00EC0C8F">
              <w:rPr>
                <w:rFonts w:ascii="Verdana" w:hAnsi="Verdana" w:cs="Arial"/>
                <w:b/>
                <w:sz w:val="12"/>
                <w:szCs w:val="12"/>
                <w:lang w:val="en-US"/>
              </w:rPr>
              <w:t xml:space="preserve"> </w:t>
            </w:r>
            <w:r w:rsidRPr="00EC0C8F">
              <w:rPr>
                <w:rFonts w:ascii="Verdana" w:hAnsi="Verdana" w:cs="Arial"/>
                <w:b/>
                <w:sz w:val="12"/>
                <w:szCs w:val="12"/>
                <w:lang w:val="en-US"/>
              </w:rPr>
              <w:t>sredstva</w:t>
            </w:r>
          </w:p>
        </w:tc>
        <w:tc>
          <w:tcPr>
            <w:tcW w:w="5051" w:type="dxa"/>
            <w:tcBorders>
              <w:top w:val="nil"/>
              <w:bottom w:val="nil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BA5BAE" w:rsidRPr="00A02F71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b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b/>
                <w:i/>
                <w:color w:val="808080" w:themeColor="background1" w:themeShade="80"/>
                <w:sz w:val="12"/>
                <w:szCs w:val="12"/>
                <w:lang w:val="en-US"/>
              </w:rPr>
              <w:t>Heading or tracking of radio aids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c>
          <w:tcPr>
            <w:tcW w:w="5210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A5BAE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>Normalno letenje: ±10°</w:t>
            </w:r>
          </w:p>
        </w:tc>
        <w:tc>
          <w:tcPr>
            <w:tcW w:w="5051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A5BAE" w:rsidRPr="00A02F71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Normal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flight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: ±10°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c>
          <w:tcPr>
            <w:tcW w:w="5210" w:type="dxa"/>
            <w:tcMar>
              <w:left w:w="0" w:type="dxa"/>
              <w:right w:w="0" w:type="dxa"/>
            </w:tcMar>
            <w:vAlign w:val="center"/>
          </w:tcPr>
          <w:p w:rsidR="00BA5BAE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 xml:space="preserve">S simulirano </w:t>
            </w:r>
            <w:r w:rsidRPr="00EC0C8F" w:rsidR="00EC0C8F">
              <w:rPr>
                <w:rFonts w:ascii="Verdana" w:hAnsi="Verdana" w:cs="Arial"/>
                <w:sz w:val="12"/>
                <w:szCs w:val="12"/>
              </w:rPr>
              <w:t>večjo nevarnostjo</w:t>
            </w:r>
            <w:r w:rsidRPr="00EC0C8F">
              <w:rPr>
                <w:rFonts w:ascii="Verdana" w:hAnsi="Verdana" w:cs="Arial"/>
                <w:sz w:val="12"/>
                <w:szCs w:val="12"/>
              </w:rPr>
              <w:t xml:space="preserve">: ±15° </w:t>
            </w:r>
          </w:p>
        </w:tc>
        <w:tc>
          <w:tcPr>
            <w:tcW w:w="5051" w:type="dxa"/>
            <w:tcMar>
              <w:left w:w="0" w:type="dxa"/>
              <w:right w:w="0" w:type="dxa"/>
            </w:tcMar>
            <w:vAlign w:val="center"/>
          </w:tcPr>
          <w:p w:rsidR="00BA5BAE" w:rsidRPr="00A02F71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color w:val="808080" w:themeColor="background1" w:themeShade="80"/>
                <w:sz w:val="12"/>
                <w:szCs w:val="12"/>
              </w:rPr>
              <w:t>With</w:t>
            </w:r>
            <w:r w:rsidRPr="00A02F71">
              <w:rPr>
                <w:rFonts w:ascii="Verdana" w:hAnsi="Verdana" w:cs="Arial"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color w:val="808080" w:themeColor="background1" w:themeShade="80"/>
                <w:sz w:val="12"/>
                <w:szCs w:val="12"/>
              </w:rPr>
              <w:t>simulated</w:t>
            </w:r>
            <w:r w:rsidRPr="00A02F71">
              <w:rPr>
                <w:rFonts w:ascii="Verdana" w:hAnsi="Verdana" w:cs="Arial"/>
                <w:color w:val="808080" w:themeColor="background1" w:themeShade="80"/>
                <w:sz w:val="12"/>
                <w:szCs w:val="12"/>
              </w:rPr>
              <w:t xml:space="preserve"> </w:t>
            </w:r>
            <w:r w:rsidR="00EC0C8F">
              <w:rPr>
                <w:rFonts w:ascii="Verdana" w:hAnsi="Verdana" w:cs="Arial"/>
                <w:color w:val="808080" w:themeColor="background1" w:themeShade="80"/>
                <w:sz w:val="12"/>
                <w:szCs w:val="12"/>
              </w:rPr>
              <w:t xml:space="preserve">major </w:t>
            </w:r>
            <w:r w:rsidR="00EC0C8F">
              <w:rPr>
                <w:rFonts w:ascii="Verdana" w:hAnsi="Verdana" w:cs="Arial"/>
                <w:color w:val="808080" w:themeColor="background1" w:themeShade="80"/>
                <w:sz w:val="12"/>
                <w:szCs w:val="12"/>
              </w:rPr>
              <w:t>emergency</w:t>
            </w:r>
            <w:r w:rsidRPr="00A02F71">
              <w:rPr>
                <w:rFonts w:ascii="Verdana" w:hAnsi="Verdana" w:cs="Arial"/>
                <w:color w:val="808080" w:themeColor="background1" w:themeShade="80"/>
                <w:sz w:val="12"/>
                <w:szCs w:val="12"/>
              </w:rPr>
              <w:t>: ±15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°</w:t>
            </w:r>
            <w:r w:rsidRPr="00A02F71">
              <w:rPr>
                <w:rFonts w:ascii="Verdana" w:hAnsi="Verdana" w:cs="Arial"/>
                <w:color w:val="808080" w:themeColor="background1" w:themeShade="80"/>
                <w:sz w:val="12"/>
                <w:szCs w:val="12"/>
              </w:rPr>
              <w:t xml:space="preserve"> 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c>
          <w:tcPr>
            <w:tcW w:w="5210" w:type="dxa"/>
            <w:tcBorders>
              <w:top w:val="nil"/>
              <w:bottom w:val="nil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</w:tcPr>
          <w:p w:rsidR="00BA5BAE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b/>
                <w:sz w:val="12"/>
                <w:szCs w:val="12"/>
              </w:rPr>
            </w:pPr>
            <w:r w:rsidRPr="00EC0C8F">
              <w:rPr>
                <w:rFonts w:ascii="Verdana" w:hAnsi="Verdana" w:cs="Arial"/>
                <w:b/>
                <w:sz w:val="12"/>
                <w:szCs w:val="12"/>
              </w:rPr>
              <w:t xml:space="preserve">Hitrost </w:t>
            </w:r>
          </w:p>
        </w:tc>
        <w:tc>
          <w:tcPr>
            <w:tcW w:w="5051" w:type="dxa"/>
            <w:tcBorders>
              <w:top w:val="nil"/>
              <w:bottom w:val="nil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</w:tcPr>
          <w:p w:rsidR="00BA5BAE" w:rsidRPr="00A02F71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b/>
                <w:i/>
                <w:color w:val="808080" w:themeColor="background1" w:themeShade="80"/>
                <w:sz w:val="12"/>
                <w:szCs w:val="12"/>
              </w:rPr>
              <w:t>Speed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c>
          <w:tcPr>
            <w:tcW w:w="5210" w:type="dxa"/>
            <w:tcBorders>
              <w:top w:val="nil"/>
            </w:tcBorders>
            <w:tcMar>
              <w:left w:w="0" w:type="dxa"/>
              <w:right w:w="0" w:type="dxa"/>
            </w:tcMar>
          </w:tcPr>
          <w:p w:rsidR="00BA5BAE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 xml:space="preserve">Vzlet in prilet: +15 / </w:t>
            </w:r>
            <w:r w:rsidRPr="00EC0C8F" w:rsidR="00EC0C8F">
              <w:rPr>
                <w:rFonts w:ascii="Verdana" w:hAnsi="Verdana" w:cs="Arial"/>
                <w:sz w:val="12"/>
                <w:szCs w:val="12"/>
              </w:rPr>
              <w:t>- 10</w:t>
            </w:r>
            <w:r w:rsidRPr="00EC0C8F">
              <w:rPr>
                <w:rFonts w:ascii="Verdana" w:hAnsi="Verdana" w:cs="Arial"/>
                <w:sz w:val="12"/>
                <w:szCs w:val="12"/>
              </w:rPr>
              <w:t xml:space="preserve"> vozlov</w:t>
            </w:r>
          </w:p>
        </w:tc>
        <w:tc>
          <w:tcPr>
            <w:tcW w:w="5051" w:type="dxa"/>
            <w:tcBorders>
              <w:top w:val="nil"/>
            </w:tcBorders>
            <w:tcMar>
              <w:left w:w="0" w:type="dxa"/>
              <w:right w:w="0" w:type="dxa"/>
            </w:tcMar>
          </w:tcPr>
          <w:p w:rsidR="00BA5BAE" w:rsidRPr="00A02F71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T</w:t>
            </w:r>
            <w:r w:rsid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ake-</w:t>
            </w:r>
            <w:r w:rsid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off</w:t>
            </w:r>
            <w:r w:rsid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and</w:t>
            </w:r>
            <w:r w:rsid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approach</w:t>
            </w:r>
            <w:r w:rsid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: +15 / -10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knots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c>
          <w:tcPr>
            <w:tcW w:w="5210" w:type="dxa"/>
            <w:tcMar>
              <w:left w:w="0" w:type="dxa"/>
              <w:right w:w="0" w:type="dxa"/>
            </w:tcMar>
          </w:tcPr>
          <w:p w:rsidR="00BA5BAE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sz w:val="12"/>
                <w:szCs w:val="12"/>
              </w:rPr>
            </w:pPr>
            <w:r w:rsidRPr="00EC0C8F">
              <w:rPr>
                <w:rFonts w:ascii="Verdana" w:hAnsi="Verdana" w:cs="Arial"/>
                <w:sz w:val="12"/>
                <w:szCs w:val="12"/>
              </w:rPr>
              <w:t>Vsi ostali režimi letenja: ±</w:t>
            </w:r>
            <w:r w:rsidRPr="00EC0C8F">
              <w:rPr>
                <w:rFonts w:ascii="Verdana" w:hAnsi="Verdana" w:cs="Arial"/>
                <w:sz w:val="12"/>
                <w:szCs w:val="12"/>
              </w:rPr>
              <w:t>1</w:t>
            </w:r>
            <w:r w:rsidRPr="00EC0C8F">
              <w:rPr>
                <w:rFonts w:ascii="Verdana" w:hAnsi="Verdana" w:cs="Arial"/>
                <w:sz w:val="12"/>
                <w:szCs w:val="12"/>
              </w:rPr>
              <w:t>5</w:t>
            </w:r>
            <w:r w:rsidRPr="00EC0C8F">
              <w:rPr>
                <w:rFonts w:ascii="Verdana" w:hAnsi="Verdana" w:cs="Arial"/>
                <w:sz w:val="12"/>
                <w:szCs w:val="12"/>
              </w:rPr>
              <w:t xml:space="preserve"> vozlov</w:t>
            </w:r>
          </w:p>
        </w:tc>
        <w:tc>
          <w:tcPr>
            <w:tcW w:w="5051" w:type="dxa"/>
            <w:tcMar>
              <w:left w:w="0" w:type="dxa"/>
              <w:right w:w="0" w:type="dxa"/>
            </w:tcMar>
          </w:tcPr>
          <w:p w:rsidR="00BA5BAE" w:rsidRPr="00A02F71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All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other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flight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regimes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: ±15 </w:t>
            </w:r>
            <w:r w:rsidRPr="00A02F71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knots</w:t>
            </w:r>
          </w:p>
        </w:tc>
      </w:tr>
      <w:tr w:rsidTr="00EC0C8F">
        <w:tblPrEx>
          <w:tblW w:w="10261" w:type="dxa"/>
          <w:tblInd w:w="-547" w:type="dxa"/>
          <w:tblLook w:val="01E0"/>
        </w:tblPrEx>
        <w:tc>
          <w:tcPr>
            <w:tcW w:w="5210" w:type="dxa"/>
            <w:shd w:val="clear" w:color="auto" w:fill="F2F2F2" w:themeFill="background1" w:themeFillShade="F2"/>
            <w:tcMar>
              <w:left w:w="0" w:type="dxa"/>
              <w:right w:w="0" w:type="dxa"/>
            </w:tcMar>
          </w:tcPr>
          <w:p w:rsidR="00EC0C8F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b/>
                <w:sz w:val="12"/>
                <w:szCs w:val="12"/>
              </w:rPr>
            </w:pPr>
            <w:r w:rsidRPr="00EC0C8F">
              <w:rPr>
                <w:rFonts w:ascii="Verdana" w:hAnsi="Verdana" w:cs="Arial"/>
                <w:b/>
                <w:sz w:val="12"/>
                <w:szCs w:val="12"/>
              </w:rPr>
              <w:t>Zanos helikopterja v lebdenju</w:t>
            </w:r>
          </w:p>
        </w:tc>
        <w:tc>
          <w:tcPr>
            <w:tcW w:w="5051" w:type="dxa"/>
            <w:shd w:val="clear" w:color="auto" w:fill="F2F2F2" w:themeFill="background1" w:themeFillShade="F2"/>
            <w:tcMar>
              <w:left w:w="0" w:type="dxa"/>
              <w:right w:w="0" w:type="dxa"/>
            </w:tcMar>
          </w:tcPr>
          <w:p w:rsidR="00EC0C8F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b/>
                <w:i/>
                <w:color w:val="808080" w:themeColor="background1" w:themeShade="80"/>
                <w:sz w:val="12"/>
                <w:szCs w:val="12"/>
              </w:rPr>
            </w:pPr>
            <w:r w:rsidRPr="00EC0C8F">
              <w:rPr>
                <w:rFonts w:ascii="Verdana" w:hAnsi="Verdana" w:cs="Arial"/>
                <w:b/>
                <w:i/>
                <w:color w:val="808080" w:themeColor="background1" w:themeShade="80"/>
                <w:sz w:val="12"/>
                <w:szCs w:val="12"/>
              </w:rPr>
              <w:t>Ground</w:t>
            </w:r>
            <w:r w:rsidRPr="00EC0C8F">
              <w:rPr>
                <w:rFonts w:ascii="Verdana" w:hAnsi="Verdana" w:cs="Arial"/>
                <w:b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EC0C8F">
              <w:rPr>
                <w:rFonts w:ascii="Verdana" w:hAnsi="Verdana" w:cs="Arial"/>
                <w:b/>
                <w:i/>
                <w:color w:val="808080" w:themeColor="background1" w:themeShade="80"/>
                <w:sz w:val="12"/>
                <w:szCs w:val="12"/>
              </w:rPr>
              <w:t>drift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c>
          <w:tcPr>
            <w:tcW w:w="5210" w:type="dxa"/>
            <w:tcMar>
              <w:left w:w="0" w:type="dxa"/>
              <w:right w:w="0" w:type="dxa"/>
            </w:tcMar>
          </w:tcPr>
          <w:p w:rsidR="00EC0C8F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 w:cs="Arial"/>
                <w:sz w:val="12"/>
                <w:szCs w:val="12"/>
              </w:rPr>
              <w:t>V</w:t>
            </w:r>
            <w:r w:rsidRPr="00EC0C8F">
              <w:rPr>
                <w:rFonts w:ascii="Verdana" w:hAnsi="Verdana" w:cs="Arial"/>
                <w:sz w:val="12"/>
                <w:szCs w:val="12"/>
              </w:rPr>
              <w:t xml:space="preserve"> lebdenju po vzletu z učinkom tal</w:t>
            </w:r>
            <w:r>
              <w:rPr>
                <w:rFonts w:ascii="Verdana" w:hAnsi="Verdana" w:cs="Arial"/>
                <w:sz w:val="12"/>
                <w:szCs w:val="12"/>
              </w:rPr>
              <w:t xml:space="preserve">: </w:t>
            </w:r>
            <w:r w:rsidRPr="00EC0C8F">
              <w:rPr>
                <w:rFonts w:ascii="Verdana" w:hAnsi="Verdana" w:cs="Arial"/>
                <w:sz w:val="12"/>
                <w:szCs w:val="12"/>
              </w:rPr>
              <w:t>±</w:t>
            </w:r>
            <w:r>
              <w:rPr>
                <w:rFonts w:ascii="Verdana" w:hAnsi="Verdana" w:cs="Arial"/>
                <w:sz w:val="12"/>
                <w:szCs w:val="12"/>
              </w:rPr>
              <w:t xml:space="preserve"> 3 čevljev</w:t>
            </w:r>
          </w:p>
        </w:tc>
        <w:tc>
          <w:tcPr>
            <w:tcW w:w="5051" w:type="dxa"/>
            <w:tcMar>
              <w:left w:w="0" w:type="dxa"/>
              <w:right w:w="0" w:type="dxa"/>
            </w:tcMar>
          </w:tcPr>
          <w:p w:rsidR="00EC0C8F" w:rsidRPr="00A02F71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T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.O. 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hover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I.G.E</w:t>
            </w:r>
            <w:r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: 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± 3 </w:t>
            </w:r>
            <w:r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feet</w:t>
            </w:r>
          </w:p>
        </w:tc>
      </w:tr>
      <w:tr w:rsidTr="004434C5">
        <w:tblPrEx>
          <w:tblW w:w="10261" w:type="dxa"/>
          <w:tblInd w:w="-547" w:type="dxa"/>
          <w:tblLook w:val="01E0"/>
        </w:tblPrEx>
        <w:tc>
          <w:tcPr>
            <w:tcW w:w="5210" w:type="dxa"/>
            <w:tcMar>
              <w:left w:w="0" w:type="dxa"/>
              <w:right w:w="0" w:type="dxa"/>
            </w:tcMar>
          </w:tcPr>
          <w:p w:rsidR="00EC0C8F" w:rsidRPr="00EC0C8F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 w:cs="Arial"/>
                <w:sz w:val="12"/>
                <w:szCs w:val="12"/>
              </w:rPr>
              <w:t xml:space="preserve">Pri pristanku: </w:t>
            </w:r>
            <w:r w:rsidRPr="00EC0C8F">
              <w:rPr>
                <w:rFonts w:ascii="Verdana" w:hAnsi="Verdana" w:cs="Arial"/>
                <w:sz w:val="12"/>
                <w:szCs w:val="12"/>
              </w:rPr>
              <w:t>brez premikanja v stran ali nazaj</w:t>
            </w:r>
          </w:p>
        </w:tc>
        <w:tc>
          <w:tcPr>
            <w:tcW w:w="5051" w:type="dxa"/>
            <w:tcMar>
              <w:left w:w="0" w:type="dxa"/>
              <w:right w:w="0" w:type="dxa"/>
            </w:tcMar>
          </w:tcPr>
          <w:p w:rsidR="00EC0C8F" w:rsidRPr="00A02F71" w:rsidP="00EC0C8F">
            <w:pPr>
              <w:autoSpaceDE w:val="0"/>
              <w:autoSpaceDN w:val="0"/>
              <w:adjustRightInd w:val="0"/>
              <w:spacing w:before="80" w:after="80"/>
              <w:ind w:left="142"/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</w:pPr>
            <w:r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Landing</w:t>
            </w:r>
            <w:r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: 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no 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sideways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or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backwards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 xml:space="preserve"> </w:t>
            </w:r>
            <w:r w:rsidRPr="00EC0C8F">
              <w:rPr>
                <w:rFonts w:ascii="Verdana" w:hAnsi="Verdana" w:cs="Arial"/>
                <w:i/>
                <w:color w:val="808080" w:themeColor="background1" w:themeShade="80"/>
                <w:sz w:val="12"/>
                <w:szCs w:val="12"/>
              </w:rPr>
              <w:t>movement</w:t>
            </w:r>
          </w:p>
        </w:tc>
      </w:tr>
    </w:tbl>
    <w:p w:rsidR="00714276" w:rsidRPr="00595F32" w:rsidP="00BD015F">
      <w:pPr>
        <w:rPr>
          <w:rFonts w:ascii="Verdana" w:hAnsi="Verdana"/>
        </w:rPr>
      </w:pPr>
    </w:p>
    <w:sectPr w:rsidSect="00C31F45">
      <w:headerReference w:type="default" r:id="rId4"/>
      <w:footerReference w:type="default" r:id="rId5"/>
      <w:headerReference w:type="first" r:id="rId6"/>
      <w:footerReference w:type="first" r:id="rId7"/>
      <w:pgSz w:w="11906" w:h="16838" w:code="9"/>
      <w:pgMar w:top="1701" w:right="1418" w:bottom="993" w:left="1418" w:header="540" w:footer="531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227" w:type="dxa"/>
      <w:tblInd w:w="-588" w:type="dxa"/>
      <w:tblBorders>
        <w:top w:val="single" w:sz="4" w:space="0" w:color="auto"/>
      </w:tblBorders>
      <w:tblLook w:val="01E0"/>
    </w:tblPr>
    <w:tblGrid>
      <w:gridCol w:w="1864"/>
      <w:gridCol w:w="6804"/>
      <w:gridCol w:w="1559"/>
    </w:tblGrid>
    <w:tr w:rsidTr="003A1CAC">
      <w:tblPrEx>
        <w:tblW w:w="10227" w:type="dxa"/>
        <w:tblInd w:w="-588" w:type="dxa"/>
        <w:tblBorders>
          <w:top w:val="single" w:sz="4" w:space="0" w:color="auto"/>
        </w:tblBorders>
        <w:tblLook w:val="01E0"/>
      </w:tblPrEx>
      <w:tc>
        <w:tcPr>
          <w:tcW w:w="1864" w:type="dxa"/>
        </w:tcPr>
        <w:p w:rsidR="003A1CAC" w:rsidRPr="00E74067" w:rsidP="00E74067">
          <w:pPr>
            <w:pStyle w:val="Footer"/>
            <w:rPr>
              <w:rFonts w:ascii="Verdana" w:hAnsi="Verdana"/>
              <w:sz w:val="12"/>
              <w:szCs w:val="16"/>
            </w:rPr>
          </w:pPr>
          <w:r w:rsidR="00EC0C8F">
            <w:rPr>
              <w:rFonts w:ascii="Verdana" w:hAnsi="Verdana"/>
              <w:noProof/>
              <w:sz w:val="12"/>
              <w:szCs w:val="16"/>
            </w:rPr>
            <w:t>FCL.APL-97</w:t>
          </w:r>
        </w:p>
      </w:tc>
      <w:tc>
        <w:tcPr>
          <w:tcW w:w="6804" w:type="dxa"/>
        </w:tcPr>
        <w:p w:rsidR="003A1CAC" w:rsidRPr="00E74067" w:rsidP="00E74067">
          <w:pPr>
            <w:pStyle w:val="Footer"/>
            <w:jc w:val="center"/>
            <w:rPr>
              <w:rFonts w:ascii="Verdana" w:hAnsi="Verdana"/>
              <w:sz w:val="12"/>
              <w:szCs w:val="16"/>
            </w:rPr>
          </w:pPr>
          <w:r w:rsidRPr="00E74067">
            <w:rPr>
              <w:rFonts w:ascii="Verdana" w:hAnsi="Verdana"/>
              <w:sz w:val="12"/>
              <w:szCs w:val="16"/>
            </w:rPr>
            <w:t>Version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="00EC0C8F">
            <w:rPr>
              <w:rFonts w:ascii="Verdana" w:hAnsi="Verdana"/>
              <w:noProof/>
              <w:sz w:val="12"/>
              <w:szCs w:val="16"/>
            </w:rPr>
            <w:t>2</w:t>
          </w:r>
          <w:r w:rsidRPr="00E74067">
            <w:rPr>
              <w:rFonts w:ascii="Verdana" w:hAnsi="Verdana"/>
              <w:sz w:val="12"/>
              <w:szCs w:val="16"/>
            </w:rPr>
            <w:t xml:space="preserve"> / </w:t>
          </w:r>
          <w:r w:rsidRPr="00E74067">
            <w:rPr>
              <w:rFonts w:ascii="Verdana" w:hAnsi="Verdana"/>
              <w:sz w:val="12"/>
              <w:szCs w:val="16"/>
            </w:rPr>
            <w:t>Valid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sz w:val="12"/>
              <w:szCs w:val="16"/>
            </w:rPr>
            <w:t>from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="00EC0C8F">
            <w:rPr>
              <w:rFonts w:ascii="Verdana" w:hAnsi="Verdana"/>
              <w:noProof/>
              <w:sz w:val="12"/>
              <w:szCs w:val="16"/>
            </w:rPr>
            <w:t>17. 07. 2019</w:t>
          </w:r>
        </w:p>
      </w:tc>
      <w:tc>
        <w:tcPr>
          <w:tcW w:w="1559" w:type="dxa"/>
        </w:tcPr>
        <w:p w:rsidR="003A1CAC" w:rsidRPr="00E74067" w:rsidP="00E74067">
          <w:pPr>
            <w:pStyle w:val="Footer"/>
            <w:jc w:val="right"/>
            <w:rPr>
              <w:rFonts w:ascii="Verdana" w:hAnsi="Verdana"/>
              <w:sz w:val="12"/>
              <w:szCs w:val="16"/>
            </w:rPr>
          </w:pPr>
          <w:r w:rsidRPr="00E74067">
            <w:rPr>
              <w:rFonts w:ascii="Verdana" w:hAnsi="Verdana"/>
              <w:i/>
              <w:sz w:val="12"/>
              <w:szCs w:val="16"/>
            </w:rPr>
            <w:t>Page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begin"/>
          </w:r>
          <w:r w:rsidRPr="00E74067">
            <w:rPr>
              <w:rFonts w:ascii="Verdana" w:hAnsi="Verdana"/>
              <w:bCs/>
              <w:sz w:val="12"/>
              <w:szCs w:val="16"/>
            </w:rPr>
            <w:instrText>PAGE</w:instrTex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separate"/>
          </w:r>
          <w:r w:rsidRPr="00E74067">
            <w:rPr>
              <w:rFonts w:ascii="Verdana" w:hAnsi="Verdana"/>
              <w:bCs/>
              <w:sz w:val="12"/>
              <w:szCs w:val="16"/>
            </w:rPr>
            <w:t>7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end"/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i/>
              <w:sz w:val="12"/>
              <w:szCs w:val="16"/>
            </w:rPr>
            <w:t>of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begin"/>
          </w:r>
          <w:r w:rsidRPr="00E74067">
            <w:rPr>
              <w:rFonts w:ascii="Verdana" w:hAnsi="Verdana"/>
              <w:bCs/>
              <w:sz w:val="12"/>
              <w:szCs w:val="16"/>
            </w:rPr>
            <w:instrText>NUMPAGES</w:instrTex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separate"/>
          </w:r>
          <w:r w:rsidRPr="00E74067">
            <w:rPr>
              <w:rFonts w:ascii="Verdana" w:hAnsi="Verdana"/>
              <w:bCs/>
              <w:sz w:val="12"/>
              <w:szCs w:val="16"/>
            </w:rPr>
            <w:t>7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end"/>
          </w:r>
        </w:p>
      </w:tc>
    </w:tr>
  </w:tbl>
  <w:p w:rsidR="003A1CAC" w:rsidRPr="00E74067" w:rsidP="00E740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303" w:type="dxa"/>
      <w:tblInd w:w="-602" w:type="dxa"/>
      <w:tblBorders>
        <w:top w:val="single" w:sz="4" w:space="0" w:color="auto"/>
      </w:tblBorders>
      <w:tblLook w:val="01E0"/>
    </w:tblPr>
    <w:tblGrid>
      <w:gridCol w:w="1878"/>
      <w:gridCol w:w="6946"/>
      <w:gridCol w:w="1479"/>
    </w:tblGrid>
    <w:tr w:rsidTr="003A1CAC">
      <w:tblPrEx>
        <w:tblW w:w="10303" w:type="dxa"/>
        <w:tblInd w:w="-602" w:type="dxa"/>
        <w:tblBorders>
          <w:top w:val="single" w:sz="4" w:space="0" w:color="auto"/>
        </w:tblBorders>
        <w:tblLook w:val="01E0"/>
      </w:tblPrEx>
      <w:tc>
        <w:tcPr>
          <w:tcW w:w="1878" w:type="dxa"/>
        </w:tcPr>
        <w:p w:rsidR="003A1CAC" w:rsidRPr="00E74067" w:rsidP="00BF58EB">
          <w:pPr>
            <w:pStyle w:val="Footer"/>
            <w:rPr>
              <w:rFonts w:ascii="Verdana" w:hAnsi="Verdana"/>
              <w:sz w:val="12"/>
              <w:szCs w:val="16"/>
            </w:rPr>
          </w:pPr>
          <w:r w:rsidR="00EC0C8F">
            <w:rPr>
              <w:rFonts w:ascii="Verdana" w:hAnsi="Verdana"/>
              <w:noProof/>
              <w:sz w:val="12"/>
              <w:szCs w:val="16"/>
            </w:rPr>
            <w:t>FCL.APL-97</w:t>
          </w:r>
        </w:p>
      </w:tc>
      <w:tc>
        <w:tcPr>
          <w:tcW w:w="6946" w:type="dxa"/>
        </w:tcPr>
        <w:p w:rsidR="003A1CAC" w:rsidRPr="00E74067" w:rsidP="00BF58EB">
          <w:pPr>
            <w:pStyle w:val="Footer"/>
            <w:jc w:val="center"/>
            <w:rPr>
              <w:rFonts w:ascii="Verdana" w:hAnsi="Verdana"/>
              <w:sz w:val="12"/>
              <w:szCs w:val="16"/>
            </w:rPr>
          </w:pPr>
          <w:r w:rsidRPr="00E74067">
            <w:rPr>
              <w:rFonts w:ascii="Verdana" w:hAnsi="Verdana"/>
              <w:sz w:val="12"/>
              <w:szCs w:val="16"/>
            </w:rPr>
            <w:t>Version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="00EC0C8F">
            <w:rPr>
              <w:rFonts w:ascii="Verdana" w:hAnsi="Verdana"/>
              <w:noProof/>
              <w:sz w:val="12"/>
              <w:szCs w:val="16"/>
            </w:rPr>
            <w:t>2</w:t>
          </w:r>
          <w:r w:rsidRPr="00E74067">
            <w:rPr>
              <w:rFonts w:ascii="Verdana" w:hAnsi="Verdana"/>
              <w:sz w:val="12"/>
              <w:szCs w:val="16"/>
            </w:rPr>
            <w:t xml:space="preserve"> / </w:t>
          </w:r>
          <w:r w:rsidRPr="00E74067">
            <w:rPr>
              <w:rFonts w:ascii="Verdana" w:hAnsi="Verdana"/>
              <w:sz w:val="12"/>
              <w:szCs w:val="16"/>
            </w:rPr>
            <w:t>Valid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sz w:val="12"/>
              <w:szCs w:val="16"/>
            </w:rPr>
            <w:t>from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="00EC0C8F">
            <w:rPr>
              <w:rFonts w:ascii="Verdana" w:hAnsi="Verdana"/>
              <w:noProof/>
              <w:sz w:val="12"/>
              <w:szCs w:val="16"/>
            </w:rPr>
            <w:t>17. 07. 2019</w:t>
          </w:r>
        </w:p>
      </w:tc>
      <w:tc>
        <w:tcPr>
          <w:tcW w:w="1479" w:type="dxa"/>
        </w:tcPr>
        <w:p w:rsidR="003A1CAC" w:rsidRPr="00E74067" w:rsidP="00BF58EB">
          <w:pPr>
            <w:pStyle w:val="Footer"/>
            <w:jc w:val="right"/>
            <w:rPr>
              <w:rFonts w:ascii="Verdana" w:hAnsi="Verdana"/>
              <w:sz w:val="12"/>
              <w:szCs w:val="16"/>
            </w:rPr>
          </w:pPr>
          <w:r w:rsidRPr="00E74067">
            <w:rPr>
              <w:rFonts w:ascii="Verdana" w:hAnsi="Verdana"/>
              <w:i/>
              <w:sz w:val="12"/>
              <w:szCs w:val="16"/>
            </w:rPr>
            <w:t>Page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begin"/>
          </w:r>
          <w:r w:rsidRPr="00E74067">
            <w:rPr>
              <w:rFonts w:ascii="Verdana" w:hAnsi="Verdana"/>
              <w:bCs/>
              <w:sz w:val="12"/>
              <w:szCs w:val="16"/>
            </w:rPr>
            <w:instrText>PAGE</w:instrTex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separate"/>
          </w:r>
          <w:r w:rsidRPr="00E74067">
            <w:rPr>
              <w:rFonts w:ascii="Verdana" w:hAnsi="Verdana"/>
              <w:bCs/>
              <w:sz w:val="12"/>
              <w:szCs w:val="16"/>
            </w:rPr>
            <w:t>1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end"/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i/>
              <w:sz w:val="12"/>
              <w:szCs w:val="16"/>
            </w:rPr>
            <w:t>of</w:t>
          </w:r>
          <w:r w:rsidRPr="00E74067">
            <w:rPr>
              <w:rFonts w:ascii="Verdana" w:hAnsi="Verdana"/>
              <w:sz w:val="12"/>
              <w:szCs w:val="16"/>
            </w:rPr>
            <w:t xml:space="preserve"> 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begin"/>
          </w:r>
          <w:r w:rsidRPr="00E74067">
            <w:rPr>
              <w:rFonts w:ascii="Verdana" w:hAnsi="Verdana"/>
              <w:bCs/>
              <w:sz w:val="12"/>
              <w:szCs w:val="16"/>
            </w:rPr>
            <w:instrText>NUMPAGES</w:instrTex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separate"/>
          </w:r>
          <w:r w:rsidRPr="00E74067">
            <w:rPr>
              <w:rFonts w:ascii="Verdana" w:hAnsi="Verdana"/>
              <w:bCs/>
              <w:sz w:val="12"/>
              <w:szCs w:val="16"/>
            </w:rPr>
            <w:t>7</w:t>
          </w:r>
          <w:r w:rsidRPr="00E74067">
            <w:rPr>
              <w:rFonts w:ascii="Verdana" w:hAnsi="Verdana"/>
              <w:bCs/>
              <w:sz w:val="12"/>
              <w:szCs w:val="16"/>
            </w:rPr>
            <w:fldChar w:fldCharType="end"/>
          </w:r>
        </w:p>
      </w:tc>
    </w:tr>
  </w:tbl>
  <w:p w:rsidR="003A1CAC" w:rsidRPr="00BF58EB" w:rsidP="00BF58EB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10348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096"/>
      <w:gridCol w:w="4252"/>
    </w:tblGrid>
    <w:tr w:rsidTr="003A1CAC">
      <w:tblPrEx>
        <w:tblW w:w="10348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850"/>
        <w:jc w:val="center"/>
      </w:trPr>
      <w:tc>
        <w:tcPr>
          <w:tcW w:w="6096" w:type="dxa"/>
          <w:vAlign w:val="center"/>
        </w:tcPr>
        <w:p w:rsidR="003A1CAC" w:rsidRPr="000D7773" w:rsidP="003A1CAC">
          <w:pPr>
            <w:rPr>
              <w:rFonts w:ascii="Verdana" w:hAnsi="Verdana"/>
              <w:b/>
              <w:sz w:val="18"/>
            </w:rPr>
          </w:pPr>
          <w:r w:rsidRPr="000D7773">
            <w:rPr>
              <w:rFonts w:ascii="Verdana" w:hAnsi="Verdana"/>
              <w:b/>
              <w:sz w:val="18"/>
            </w:rPr>
            <w:t>Vloga za izdajo športneg</w:t>
          </w:r>
          <w:r>
            <w:rPr>
              <w:rFonts w:ascii="Verdana" w:hAnsi="Verdana"/>
              <w:b/>
              <w:sz w:val="18"/>
            </w:rPr>
            <w:t>a</w:t>
          </w:r>
          <w:r w:rsidRPr="000D7773">
            <w:rPr>
              <w:rFonts w:ascii="Verdana" w:hAnsi="Verdana"/>
              <w:b/>
              <w:sz w:val="18"/>
            </w:rPr>
            <w:t xml:space="preserve"> pilota </w:t>
          </w:r>
          <w:r>
            <w:rPr>
              <w:rFonts w:ascii="Verdana" w:hAnsi="Verdana"/>
              <w:b/>
              <w:sz w:val="18"/>
            </w:rPr>
            <w:t>helikopterja - PPL(H)</w:t>
          </w:r>
        </w:p>
        <w:p w:rsidR="003A1CAC" w:rsidRPr="000D7773" w:rsidP="003A1CAC">
          <w:pPr>
            <w:rPr>
              <w:rFonts w:ascii="Verdana" w:hAnsi="Verdana"/>
              <w:b/>
              <w:i/>
              <w:sz w:val="20"/>
            </w:rPr>
          </w:pP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Application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for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issue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of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Private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</w:t>
          </w: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P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ilot </w:t>
          </w: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L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icence</w:t>
          </w: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(</w:t>
          </w: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Helicopter</w:t>
          </w: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)</w:t>
          </w:r>
        </w:p>
      </w:tc>
      <w:tc>
        <w:tcPr>
          <w:tcW w:w="4252" w:type="dxa"/>
          <w:vAlign w:val="center"/>
        </w:tcPr>
        <w:p w:rsidR="003A1CAC" w:rsidP="003A1CAC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>
                <wp:extent cx="2349299" cy="504000"/>
                <wp:effectExtent l="0" t="0" r="0" b="0"/>
                <wp:docPr id="1" name="Slika 1" descr="D:\Dokumenti\Obrazci\Znaki\CAA-logo1-15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09478747" name="Picture 2" descr="D:\Dokumenti\Obrazci\Znaki\CAA-logo1-150.png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9299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A1CAC" w:rsidP="009703E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10348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096"/>
      <w:gridCol w:w="4252"/>
    </w:tblGrid>
    <w:tr w:rsidTr="000D7773">
      <w:tblPrEx>
        <w:tblW w:w="10348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850"/>
        <w:jc w:val="center"/>
      </w:trPr>
      <w:tc>
        <w:tcPr>
          <w:tcW w:w="6096" w:type="dxa"/>
          <w:vAlign w:val="center"/>
        </w:tcPr>
        <w:p w:rsidR="003A1CAC" w:rsidRPr="000D7773" w:rsidP="000D7773">
          <w:pPr>
            <w:rPr>
              <w:rFonts w:ascii="Verdana" w:hAnsi="Verdana"/>
              <w:b/>
              <w:sz w:val="18"/>
            </w:rPr>
          </w:pPr>
          <w:r w:rsidRPr="000D7773">
            <w:rPr>
              <w:rFonts w:ascii="Verdana" w:hAnsi="Verdana"/>
              <w:b/>
              <w:sz w:val="18"/>
            </w:rPr>
            <w:t>Vloga za izdajo športneg</w:t>
          </w:r>
          <w:r>
            <w:rPr>
              <w:rFonts w:ascii="Verdana" w:hAnsi="Verdana"/>
              <w:b/>
              <w:sz w:val="18"/>
            </w:rPr>
            <w:t>a</w:t>
          </w:r>
          <w:r w:rsidRPr="000D7773">
            <w:rPr>
              <w:rFonts w:ascii="Verdana" w:hAnsi="Verdana"/>
              <w:b/>
              <w:sz w:val="18"/>
            </w:rPr>
            <w:t xml:space="preserve"> pilota </w:t>
          </w:r>
          <w:r>
            <w:rPr>
              <w:rFonts w:ascii="Verdana" w:hAnsi="Verdana"/>
              <w:b/>
              <w:sz w:val="18"/>
            </w:rPr>
            <w:t>helikopterja - PPL(H)</w:t>
          </w:r>
        </w:p>
        <w:p w:rsidR="003A1CAC" w:rsidRPr="000D7773" w:rsidP="003A1CAC">
          <w:pPr>
            <w:rPr>
              <w:rFonts w:ascii="Verdana" w:hAnsi="Verdana"/>
              <w:b/>
              <w:i/>
              <w:sz w:val="20"/>
            </w:rPr>
          </w:pP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Application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for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issue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of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Private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</w:t>
          </w: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P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ilot </w:t>
          </w: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L</w:t>
          </w:r>
          <w:r w:rsidRPr="000D7773"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icence</w:t>
          </w: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 xml:space="preserve"> (</w:t>
          </w: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Helicopter</w:t>
          </w:r>
          <w:r>
            <w:rPr>
              <w:rFonts w:ascii="Verdana" w:hAnsi="Verdana"/>
              <w:b/>
              <w:i/>
              <w:color w:val="808080" w:themeColor="background1" w:themeShade="80"/>
              <w:sz w:val="18"/>
            </w:rPr>
            <w:t>)</w:t>
          </w:r>
        </w:p>
      </w:tc>
      <w:tc>
        <w:tcPr>
          <w:tcW w:w="4252" w:type="dxa"/>
          <w:vAlign w:val="center"/>
        </w:tcPr>
        <w:p w:rsidR="003A1CAC" w:rsidP="000D7773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>
                <wp:extent cx="2349299" cy="504000"/>
                <wp:effectExtent l="0" t="0" r="0" b="0"/>
                <wp:docPr id="30" name="Slika 30" descr="D:\Dokumenti\Obrazci\Znaki\CAA-logo1-15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71026552" name="Picture 2" descr="D:\Dokumenti\Obrazci\Znaki\CAA-logo1-150.png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9299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A1CAC" w:rsidP="009703E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83320B"/>
    <w:multiLevelType w:val="hybridMultilevel"/>
    <w:tmpl w:val="4A6A40F6"/>
    <w:lvl w:ilvl="0">
      <w:start w:val="1"/>
      <w:numFmt w:val="bullet"/>
      <w:lvlText w:val="-"/>
      <w:lvlJc w:val="left"/>
      <w:pPr>
        <w:ind w:left="1065" w:hanging="360"/>
      </w:pPr>
      <w:rPr>
        <w:rFonts w:ascii="Verdana" w:eastAsia="Times New Roman" w:hAnsi="Verdana" w:cs="Times New Roman" w:hint="default"/>
      </w:rPr>
    </w:lvl>
    <w:lvl w:ilvl="1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8A55FB0"/>
    <w:multiLevelType w:val="hybridMultilevel"/>
    <w:tmpl w:val="CA56FC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873EF"/>
    <w:multiLevelType w:val="hybridMultilevel"/>
    <w:tmpl w:val="10C01046"/>
    <w:lvl w:ilvl="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176F0"/>
    <w:multiLevelType w:val="hybridMultilevel"/>
    <w:tmpl w:val="A9E06A38"/>
    <w:lvl w:ilvl="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D1DA7"/>
    <w:multiLevelType w:val="hybridMultilevel"/>
    <w:tmpl w:val="6CA2E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7611B1"/>
    <w:multiLevelType w:val="hybridMultilevel"/>
    <w:tmpl w:val="D6285F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DC1D90"/>
    <w:multiLevelType w:val="hybridMultilevel"/>
    <w:tmpl w:val="71B002AE"/>
    <w:lvl w:ilvl="0">
      <w:start w:val="1"/>
      <w:numFmt w:val="lowerRoman"/>
      <w:lvlText w:val="%1."/>
      <w:lvlJc w:val="left"/>
      <w:pPr>
        <w:ind w:left="943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03" w:hanging="360"/>
      </w:pPr>
    </w:lvl>
    <w:lvl w:ilvl="2" w:tentative="1">
      <w:start w:val="1"/>
      <w:numFmt w:val="lowerRoman"/>
      <w:lvlText w:val="%3."/>
      <w:lvlJc w:val="right"/>
      <w:pPr>
        <w:ind w:left="2023" w:hanging="180"/>
      </w:pPr>
    </w:lvl>
    <w:lvl w:ilvl="3" w:tentative="1">
      <w:start w:val="1"/>
      <w:numFmt w:val="decimal"/>
      <w:lvlText w:val="%4."/>
      <w:lvlJc w:val="left"/>
      <w:pPr>
        <w:ind w:left="2743" w:hanging="360"/>
      </w:pPr>
    </w:lvl>
    <w:lvl w:ilvl="4" w:tentative="1">
      <w:start w:val="1"/>
      <w:numFmt w:val="lowerLetter"/>
      <w:lvlText w:val="%5."/>
      <w:lvlJc w:val="left"/>
      <w:pPr>
        <w:ind w:left="3463" w:hanging="360"/>
      </w:pPr>
    </w:lvl>
    <w:lvl w:ilvl="5" w:tentative="1">
      <w:start w:val="1"/>
      <w:numFmt w:val="lowerRoman"/>
      <w:lvlText w:val="%6."/>
      <w:lvlJc w:val="right"/>
      <w:pPr>
        <w:ind w:left="4183" w:hanging="180"/>
      </w:pPr>
    </w:lvl>
    <w:lvl w:ilvl="6" w:tentative="1">
      <w:start w:val="1"/>
      <w:numFmt w:val="decimal"/>
      <w:lvlText w:val="%7."/>
      <w:lvlJc w:val="left"/>
      <w:pPr>
        <w:ind w:left="4903" w:hanging="360"/>
      </w:pPr>
    </w:lvl>
    <w:lvl w:ilvl="7" w:tentative="1">
      <w:start w:val="1"/>
      <w:numFmt w:val="lowerLetter"/>
      <w:lvlText w:val="%8."/>
      <w:lvlJc w:val="left"/>
      <w:pPr>
        <w:ind w:left="5623" w:hanging="360"/>
      </w:pPr>
    </w:lvl>
    <w:lvl w:ilvl="8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7">
    <w:nsid w:val="617C0AD9"/>
    <w:multiLevelType w:val="hybridMultilevel"/>
    <w:tmpl w:val="B1CE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55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146583"/>
    <w:multiLevelType w:val="hybridMultilevel"/>
    <w:tmpl w:val="381CE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C5754D"/>
    <w:multiLevelType w:val="hybridMultilevel"/>
    <w:tmpl w:val="AA5AE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84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lavaZnak"/>
    <w:rsid w:val="009703E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NogaZnak"/>
    <w:uiPriority w:val="99"/>
    <w:rsid w:val="009703E4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613915"/>
    <w:rPr>
      <w:rFonts w:ascii="Tahoma" w:hAnsi="Tahoma" w:cs="Tahoma"/>
      <w:sz w:val="16"/>
      <w:szCs w:val="16"/>
    </w:rPr>
  </w:style>
  <w:style w:type="character" w:styleId="Hyperlink">
    <w:name w:val="Hyperlink"/>
    <w:rsid w:val="0050009A"/>
    <w:rPr>
      <w:color w:val="0000FF"/>
      <w:u w:val="single"/>
    </w:rPr>
  </w:style>
  <w:style w:type="character" w:styleId="PageNumber">
    <w:name w:val="page number"/>
    <w:basedOn w:val="DefaultParagraphFont"/>
    <w:rsid w:val="00821CD2"/>
  </w:style>
  <w:style w:type="character" w:customStyle="1" w:styleId="hps">
    <w:name w:val="hps"/>
    <w:basedOn w:val="DefaultParagraphFont"/>
    <w:rsid w:val="000B2844"/>
  </w:style>
  <w:style w:type="table" w:styleId="TableSimple2">
    <w:name w:val="Table Simple 2"/>
    <w:basedOn w:val="TableNormal"/>
    <w:rsid w:val="008C7AE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6C2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gaZnak">
    <w:name w:val="Noga Znak"/>
    <w:link w:val="Footer"/>
    <w:uiPriority w:val="99"/>
    <w:rsid w:val="00BF58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3F77"/>
    <w:pPr>
      <w:ind w:left="720"/>
      <w:contextualSpacing/>
    </w:pPr>
  </w:style>
  <w:style w:type="character" w:customStyle="1" w:styleId="GlavaZnak">
    <w:name w:val="Glava Znak"/>
    <w:basedOn w:val="DefaultParagraphFont"/>
    <w:link w:val="Header"/>
    <w:rsid w:val="000D77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header" Target="header2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Documents%20and%20Settings\caa-026\Desktop\OBRAZCI\Dopis-cb.dot" TargetMode="External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Dopis-cb</Template>
  <TotalTime>2</TotalTime>
  <Pages>7</Pages>
  <Words>2437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Ministrstvo za promet</Company>
  <LinksUpToDate>false</LinksUpToDate>
  <CharactersWithSpaces>16734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Rok Piciga</dc:creator>
  <cp:lastModifiedBy>Rok Piciga</cp:lastModifiedBy>
  <cp:revision>4</cp:revision>
  <cp:lastPrinted>2018-09-21T09:05:00Z</cp:lastPrinted>
  <dcterms:created xsi:type="dcterms:W3CDTF">2019-07-17T14:17:00Z</dcterms:created>
  <dcterms:modified xsi:type="dcterms:W3CDTF">2019-07-17T14:19:00Z</dcterms:modified>
</cp:coreProperties>
</file>